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06D" w:rsidRDefault="00325E36" w:rsidP="00734AA5">
      <w:r>
        <w:rPr>
          <w:noProof/>
        </w:rPr>
        <w:drawing>
          <wp:anchor distT="0" distB="0" distL="114300" distR="114300" simplePos="0" relativeHeight="251664384" behindDoc="1" locked="0" layoutInCell="1" allowOverlap="1" wp14:anchorId="00E3E583" wp14:editId="41E88A1D">
            <wp:simplePos x="0" y="0"/>
            <wp:positionH relativeFrom="margin">
              <wp:align>left</wp:align>
            </wp:positionH>
            <wp:positionV relativeFrom="paragraph">
              <wp:posOffset>-431165</wp:posOffset>
            </wp:positionV>
            <wp:extent cx="1569085" cy="1432560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D GROUPE - site we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085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B368A" wp14:editId="0DB7F978">
                <wp:simplePos x="0" y="0"/>
                <wp:positionH relativeFrom="page">
                  <wp:align>center</wp:align>
                </wp:positionH>
                <wp:positionV relativeFrom="paragraph">
                  <wp:posOffset>-2540</wp:posOffset>
                </wp:positionV>
                <wp:extent cx="3340735" cy="504825"/>
                <wp:effectExtent l="0" t="0" r="0" b="952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073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23CE" w:rsidRPr="00071467" w:rsidRDefault="00F623CE" w:rsidP="00325E36">
                            <w:pPr>
                              <w:rPr>
                                <w:rFonts w:ascii="Verdana" w:hAnsi="Verdana" w:cs="Tahoma"/>
                                <w:color w:val="0070C0"/>
                                <w:sz w:val="48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color w:val="0070C0"/>
                                <w:sz w:val="48"/>
                              </w:rPr>
                              <w:t>Structure MyReport</w:t>
                            </w:r>
                          </w:p>
                          <w:p w:rsidR="00F623CE" w:rsidRPr="00635711" w:rsidRDefault="00F623CE" w:rsidP="00325E36">
                            <w:pPr>
                              <w:rPr>
                                <w:rFonts w:cs="Tahoma"/>
                                <w:color w:val="1F497D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8B368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-.2pt;width:263.05pt;height:39.7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" filled="f" stroked="f">
                <v:textbox>
                  <w:txbxContent>
                    <w:p w:rsidR="00F623CE" w:rsidRPr="00071467" w:rsidRDefault="00F623CE" w:rsidP="00325E36">
                      <w:pPr>
                        <w:rPr>
                          <w:rFonts w:ascii="Verdana" w:hAnsi="Verdana" w:cs="Tahoma"/>
                          <w:color w:val="0070C0"/>
                          <w:sz w:val="48"/>
                        </w:rPr>
                      </w:pPr>
                      <w:r>
                        <w:rPr>
                          <w:rFonts w:ascii="Verdana" w:hAnsi="Verdana" w:cs="Tahoma"/>
                          <w:color w:val="0070C0"/>
                          <w:sz w:val="48"/>
                        </w:rPr>
                        <w:t>Structure MyReport</w:t>
                      </w:r>
                    </w:p>
                    <w:p w:rsidR="00F623CE" w:rsidRPr="00635711" w:rsidRDefault="00F623CE" w:rsidP="00325E36">
                      <w:pPr>
                        <w:rPr>
                          <w:rFonts w:cs="Tahoma"/>
                          <w:color w:val="1F497D"/>
                          <w:sz w:val="4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5EA1FF2" wp14:editId="61D87F52">
            <wp:simplePos x="0" y="0"/>
            <wp:positionH relativeFrom="column">
              <wp:posOffset>-502285</wp:posOffset>
            </wp:positionH>
            <wp:positionV relativeFrom="paragraph">
              <wp:posOffset>-6985</wp:posOffset>
            </wp:positionV>
            <wp:extent cx="10629900" cy="1083310"/>
            <wp:effectExtent l="0" t="0" r="0" b="254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gue bleue seul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990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706D" w:rsidRDefault="0001706D" w:rsidP="00734AA5"/>
    <w:p w:rsidR="0001706D" w:rsidRPr="0001706D" w:rsidRDefault="0001706D" w:rsidP="00734AA5"/>
    <w:p w:rsidR="0001706D" w:rsidRPr="0001706D" w:rsidRDefault="0001706D" w:rsidP="00734AA5"/>
    <w:p w:rsidR="0001706D" w:rsidRPr="0001706D" w:rsidRDefault="0001706D" w:rsidP="00734AA5"/>
    <w:p w:rsidR="0001706D" w:rsidRPr="0001706D" w:rsidRDefault="0001706D" w:rsidP="00734AA5"/>
    <w:p w:rsidR="0001706D" w:rsidRPr="0001706D" w:rsidRDefault="0001706D" w:rsidP="00734AA5"/>
    <w:p w:rsidR="009B4BAD" w:rsidRPr="00800AB4" w:rsidRDefault="009B4BAD" w:rsidP="00734AA5">
      <w:pPr>
        <w:rPr>
          <w:rFonts w:asciiTheme="minorHAnsi" w:hAnsiTheme="minorHAnsi"/>
          <w:b/>
          <w:color w:val="636363"/>
        </w:rPr>
      </w:pPr>
      <w:r w:rsidRPr="00800AB4">
        <w:rPr>
          <w:rFonts w:asciiTheme="minorHAnsi" w:hAnsiTheme="minorHAnsi"/>
          <w:color w:val="636363"/>
        </w:rPr>
        <w:t xml:space="preserve">Auteur : </w:t>
      </w:r>
      <w:r>
        <w:rPr>
          <w:rFonts w:asciiTheme="minorHAnsi" w:hAnsiTheme="minorHAnsi"/>
          <w:color w:val="636363"/>
        </w:rPr>
        <w:t>Florent</w:t>
      </w:r>
      <w:r w:rsidRPr="00800AB4">
        <w:rPr>
          <w:rFonts w:asciiTheme="minorHAnsi" w:hAnsiTheme="minorHAnsi"/>
          <w:color w:val="636363"/>
        </w:rPr>
        <w:t xml:space="preserve"> </w:t>
      </w:r>
      <w:r>
        <w:rPr>
          <w:rFonts w:asciiTheme="minorHAnsi" w:hAnsiTheme="minorHAnsi"/>
          <w:color w:val="636363"/>
        </w:rPr>
        <w:t>MARTINEZ</w:t>
      </w:r>
    </w:p>
    <w:p w:rsidR="009B4BAD" w:rsidRPr="00800AB4" w:rsidRDefault="009B4BAD" w:rsidP="00734AA5">
      <w:pPr>
        <w:rPr>
          <w:rFonts w:asciiTheme="minorHAnsi" w:hAnsiTheme="minorHAnsi"/>
          <w:b/>
          <w:color w:val="636363"/>
        </w:rPr>
      </w:pPr>
      <w:r w:rsidRPr="00800AB4">
        <w:rPr>
          <w:rFonts w:asciiTheme="minorHAnsi" w:hAnsiTheme="minorHAnsi"/>
          <w:color w:val="636363"/>
        </w:rPr>
        <w:t xml:space="preserve">Date de création : </w:t>
      </w:r>
      <w:r>
        <w:rPr>
          <w:rFonts w:asciiTheme="minorHAnsi" w:hAnsiTheme="minorHAnsi"/>
          <w:color w:val="636363"/>
        </w:rPr>
        <w:t>07/08/2014</w:t>
      </w:r>
    </w:p>
    <w:p w:rsidR="009B4BAD" w:rsidRPr="00800AB4" w:rsidRDefault="009B4BAD" w:rsidP="00734AA5">
      <w:pPr>
        <w:rPr>
          <w:rFonts w:asciiTheme="minorHAnsi" w:hAnsiTheme="minorHAnsi"/>
          <w:b/>
          <w:color w:val="636363"/>
        </w:rPr>
      </w:pPr>
      <w:r w:rsidRPr="00800AB4">
        <w:rPr>
          <w:rFonts w:asciiTheme="minorHAnsi" w:hAnsiTheme="minorHAnsi"/>
          <w:color w:val="636363"/>
        </w:rPr>
        <w:t xml:space="preserve">Date mise à jour : </w:t>
      </w:r>
    </w:p>
    <w:p w:rsidR="0001706D" w:rsidRPr="0001706D" w:rsidRDefault="0001706D" w:rsidP="00734AA5"/>
    <w:p w:rsidR="0001706D" w:rsidRPr="00030875" w:rsidRDefault="00325E36" w:rsidP="00734AA5">
      <w:pPr>
        <w:rPr>
          <w:rFonts w:ascii="Verdana" w:hAnsi="Verdana"/>
          <w:b/>
          <w:color w:val="4287C8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6DEE5A" wp14:editId="4C5DC172">
                <wp:simplePos x="0" y="0"/>
                <wp:positionH relativeFrom="page">
                  <wp:align>right</wp:align>
                </wp:positionH>
                <wp:positionV relativeFrom="paragraph">
                  <wp:posOffset>172720</wp:posOffset>
                </wp:positionV>
                <wp:extent cx="10115550" cy="45719"/>
                <wp:effectExtent l="0" t="0" r="19050" b="31115"/>
                <wp:wrapNone/>
                <wp:docPr id="15" name="Connecteur droit avec flèch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155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28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DD83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5" o:spid="_x0000_s1026" type="#_x0000_t32" style="position:absolute;margin-left:745.3pt;margin-top:13.6pt;width:796.5pt;height:3.6pt;flip:y;z-index:2516664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" strokecolor="#4287c8">
                <w10:wrap anchorx="page"/>
              </v:shape>
            </w:pict>
          </mc:Fallback>
        </mc:AlternateContent>
      </w:r>
      <w:r w:rsidR="009B4BAD">
        <w:rPr>
          <w:rFonts w:ascii="Verdana" w:hAnsi="Verdana"/>
          <w:b/>
          <w:smallCaps/>
          <w:color w:val="4287C8"/>
          <w:sz w:val="26"/>
          <w:szCs w:val="26"/>
        </w:rPr>
        <w:t>Structure</w:t>
      </w:r>
    </w:p>
    <w:sdt>
      <w:sdtPr>
        <w:rPr>
          <w:rFonts w:ascii="Tahoma" w:eastAsia="Times New Roman" w:hAnsi="Tahoma" w:cs="Times New Roman"/>
          <w:b w:val="0"/>
          <w:bCs w:val="0"/>
          <w:color w:val="auto"/>
          <w:sz w:val="24"/>
          <w:szCs w:val="24"/>
        </w:rPr>
        <w:id w:val="-1862650040"/>
        <w:docPartObj>
          <w:docPartGallery w:val="Table of Contents"/>
          <w:docPartUnique/>
        </w:docPartObj>
      </w:sdtPr>
      <w:sdtEndPr/>
      <w:sdtContent>
        <w:p w:rsidR="00FB6FB6" w:rsidRDefault="00FB6FB6">
          <w:pPr>
            <w:pStyle w:val="En-ttedetabledesmatires"/>
          </w:pPr>
          <w:r>
            <w:t>Table des matières</w:t>
          </w:r>
        </w:p>
        <w:p w:rsidR="000A5DD3" w:rsidRDefault="00FB6FB6">
          <w:pPr>
            <w:pStyle w:val="TM1"/>
            <w:tabs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4152776" w:history="1">
            <w:r w:rsidR="000A5DD3" w:rsidRPr="003927E4">
              <w:rPr>
                <w:rStyle w:val="Lienhypertexte"/>
                <w:noProof/>
              </w:rPr>
              <w:t>I)</w:t>
            </w:r>
            <w:r w:rsidR="000A5DD3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="000A5DD3" w:rsidRPr="003927E4">
              <w:rPr>
                <w:rStyle w:val="Lienhypertexte"/>
                <w:noProof/>
              </w:rPr>
              <w:t>Menu</w:t>
            </w:r>
            <w:r w:rsidR="000A5DD3">
              <w:rPr>
                <w:noProof/>
                <w:webHidden/>
              </w:rPr>
              <w:tab/>
            </w:r>
            <w:r w:rsidR="000A5DD3">
              <w:rPr>
                <w:noProof/>
                <w:webHidden/>
              </w:rPr>
              <w:fldChar w:fldCharType="begin"/>
            </w:r>
            <w:r w:rsidR="000A5DD3">
              <w:rPr>
                <w:noProof/>
                <w:webHidden/>
              </w:rPr>
              <w:instrText xml:space="preserve"> PAGEREF _Toc404152776 \h </w:instrText>
            </w:r>
            <w:r w:rsidR="000A5DD3">
              <w:rPr>
                <w:noProof/>
                <w:webHidden/>
              </w:rPr>
            </w:r>
            <w:r w:rsidR="000A5DD3">
              <w:rPr>
                <w:noProof/>
                <w:webHidden/>
              </w:rPr>
              <w:fldChar w:fldCharType="separate"/>
            </w:r>
            <w:r w:rsidR="000A5DD3">
              <w:rPr>
                <w:noProof/>
                <w:webHidden/>
              </w:rPr>
              <w:t>4</w:t>
            </w:r>
            <w:r w:rsidR="000A5DD3"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1"/>
            <w:tabs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fr-FR"/>
            </w:rPr>
          </w:pPr>
          <w:hyperlink w:anchor="_Toc404152777" w:history="1">
            <w:r w:rsidRPr="003927E4">
              <w:rPr>
                <w:rStyle w:val="Lienhypertexte"/>
                <w:noProof/>
              </w:rPr>
              <w:t>II)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Schéma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778" w:history="1">
            <w:r w:rsidRPr="003927E4">
              <w:rPr>
                <w:rStyle w:val="Lienhypertexte"/>
                <w:noProof/>
              </w:rPr>
              <w:t>A)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GRC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79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Dossier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0" w:history="1">
            <w:r w:rsidRPr="003927E4">
              <w:rPr>
                <w:rStyle w:val="Lienhypertexte"/>
                <w:noProof/>
              </w:rPr>
              <w:t>2)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Correspondant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1" w:history="1">
            <w:r w:rsidRPr="003927E4">
              <w:rPr>
                <w:rStyle w:val="Lienhypertexte"/>
                <w:noProof/>
              </w:rPr>
              <w:t>3)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Evènement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2" w:history="1">
            <w:r w:rsidRPr="003927E4">
              <w:rPr>
                <w:rStyle w:val="Lienhypertexte"/>
                <w:noProof/>
              </w:rPr>
              <w:t>4)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3" w:history="1">
            <w:r w:rsidRPr="003927E4">
              <w:rPr>
                <w:rStyle w:val="Lienhypertexte"/>
                <w:noProof/>
              </w:rPr>
              <w:t>5)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Chiffres-Clés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784" w:history="1">
            <w:r w:rsidRPr="003927E4">
              <w:rPr>
                <w:rStyle w:val="Lienhypertexte"/>
                <w:noProof/>
              </w:rPr>
              <w:t>B)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5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Prestation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6" w:history="1">
            <w:r w:rsidRPr="003927E4">
              <w:rPr>
                <w:rStyle w:val="Lienhypertexte"/>
                <w:noProof/>
              </w:rPr>
              <w:t>2)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Mission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7" w:history="1">
            <w:r w:rsidRPr="003927E4">
              <w:rPr>
                <w:rStyle w:val="Lienhypertexte"/>
                <w:noProof/>
              </w:rPr>
              <w:t>3)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Budget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8" w:history="1">
            <w:r w:rsidRPr="003927E4">
              <w:rPr>
                <w:rStyle w:val="Lienhypertexte"/>
                <w:noProof/>
              </w:rPr>
              <w:t>4)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Charge-Obligation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89" w:history="1">
            <w:r w:rsidRPr="003927E4">
              <w:rPr>
                <w:rStyle w:val="Lienhypertexte"/>
                <w:noProof/>
              </w:rPr>
              <w:t>5)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Honoraire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0" w:history="1">
            <w:r w:rsidRPr="003927E4">
              <w:rPr>
                <w:rStyle w:val="Lienhypertexte"/>
                <w:noProof/>
              </w:rPr>
              <w:t>6)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Facture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1" w:history="1">
            <w:r w:rsidRPr="003927E4">
              <w:rPr>
                <w:rStyle w:val="Lienhypertexte"/>
                <w:noProof/>
              </w:rPr>
              <w:t>7)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Temps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792" w:history="1">
            <w:r w:rsidRPr="003927E4">
              <w:rPr>
                <w:rStyle w:val="Lienhypertexte"/>
                <w:noProof/>
              </w:rPr>
              <w:t>C)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CABINET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3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Compta-Aux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4" w:history="1">
            <w:r w:rsidRPr="003927E4">
              <w:rPr>
                <w:rStyle w:val="Lienhypertexte"/>
                <w:noProof/>
              </w:rPr>
              <w:t>2)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Ecriture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5" w:history="1">
            <w:r w:rsidRPr="003927E4">
              <w:rPr>
                <w:rStyle w:val="Lienhypertexte"/>
                <w:noProof/>
              </w:rPr>
              <w:t>3)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Solde Compte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6" w:history="1">
            <w:r w:rsidRPr="003927E4">
              <w:rPr>
                <w:rStyle w:val="Lienhypertexte"/>
                <w:noProof/>
              </w:rPr>
              <w:t>4)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Avancement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797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AUTRES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8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Cabinet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799" w:history="1">
            <w:r w:rsidRPr="003927E4">
              <w:rPr>
                <w:rStyle w:val="Lienhypertexte"/>
                <w:noProof/>
              </w:rPr>
              <w:t>2)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Collaborateur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800" w:history="1">
            <w:r w:rsidRPr="003927E4">
              <w:rPr>
                <w:rStyle w:val="Lienhypertexte"/>
                <w:noProof/>
              </w:rPr>
              <w:t>3)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801" w:history="1">
            <w:r w:rsidRPr="003927E4">
              <w:rPr>
                <w:rStyle w:val="Lienhypertexte"/>
                <w:noProof/>
              </w:rPr>
              <w:t>4)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Planning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802" w:history="1">
            <w:r w:rsidRPr="003927E4">
              <w:rPr>
                <w:rStyle w:val="Lienhypertexte"/>
                <w:noProof/>
              </w:rPr>
              <w:t>5)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03" w:history="1">
            <w:r w:rsidRPr="003927E4">
              <w:rPr>
                <w:rStyle w:val="Lienhypertexte"/>
                <w:noProof/>
              </w:rPr>
              <w:t>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3"/>
            <w:rPr>
              <w:rFonts w:asciiTheme="minorHAnsi" w:eastAsiaTheme="minorEastAsia" w:hAnsiTheme="minorHAnsi"/>
              <w:b w:val="0"/>
              <w:iCs w:val="0"/>
              <w:noProof/>
              <w:color w:val="auto"/>
              <w:sz w:val="22"/>
              <w:szCs w:val="22"/>
              <w:lang w:eastAsia="fr-FR"/>
            </w:rPr>
          </w:pPr>
          <w:hyperlink w:anchor="_Toc404152804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/>
                <w:b w:val="0"/>
                <w:iCs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1"/>
            <w:tabs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fr-FR"/>
            </w:rPr>
          </w:pPr>
          <w:hyperlink w:anchor="_Toc404152805" w:history="1">
            <w:r w:rsidRPr="003927E4">
              <w:rPr>
                <w:rStyle w:val="Lienhypertexte"/>
                <w:noProof/>
              </w:rPr>
              <w:t>III)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Structure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06" w:history="1">
            <w:r w:rsidRPr="003927E4">
              <w:rPr>
                <w:rStyle w:val="Lienhypertexte"/>
                <w:noProof/>
              </w:rPr>
              <w:t>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Collaborateur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07" w:history="1">
            <w:r w:rsidRPr="003927E4">
              <w:rPr>
                <w:rStyle w:val="Lienhypertexte"/>
                <w:noProof/>
              </w:rPr>
              <w:t>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Correspondant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08" w:history="1">
            <w:r w:rsidRPr="003927E4">
              <w:rPr>
                <w:rStyle w:val="Lienhypertexte"/>
                <w:noProof/>
              </w:rPr>
              <w:t>3)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09" w:history="1">
            <w:r w:rsidRPr="003927E4">
              <w:rPr>
                <w:rStyle w:val="Lienhypertexte"/>
                <w:noProof/>
              </w:rPr>
              <w:t>4)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Groupe Dossier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0" w:history="1">
            <w:r w:rsidRPr="003927E4">
              <w:rPr>
                <w:rStyle w:val="Lienhypertexte"/>
                <w:noProof/>
              </w:rPr>
              <w:t>5)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Mission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1" w:history="1">
            <w:r w:rsidRPr="003927E4">
              <w:rPr>
                <w:rStyle w:val="Lienhypertexte"/>
                <w:noProof/>
              </w:rPr>
              <w:t>6)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Prestation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2" w:history="1">
            <w:r w:rsidRPr="003927E4">
              <w:rPr>
                <w:rStyle w:val="Lienhypertexte"/>
                <w:noProof/>
              </w:rPr>
              <w:t>7)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Qualif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3" w:history="1">
            <w:r w:rsidRPr="003927E4">
              <w:rPr>
                <w:rStyle w:val="Lienhypertexte"/>
                <w:noProof/>
              </w:rPr>
              <w:t>8)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Societe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4" w:history="1">
            <w:r w:rsidRPr="003927E4">
              <w:rPr>
                <w:rStyle w:val="Lienhypertexte"/>
                <w:noProof/>
              </w:rPr>
              <w:t>9)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AVCProduction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5" w:history="1">
            <w:r w:rsidRPr="003927E4">
              <w:rPr>
                <w:rStyle w:val="Lienhypertexte"/>
                <w:noProof/>
              </w:rPr>
              <w:t>10)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Budget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6" w:history="1">
            <w:r w:rsidRPr="003927E4">
              <w:rPr>
                <w:rStyle w:val="Lienhypertexte"/>
                <w:noProof/>
              </w:rPr>
              <w:t>11)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Charge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7" w:history="1">
            <w:r w:rsidRPr="003927E4">
              <w:rPr>
                <w:rStyle w:val="Lienhypertexte"/>
                <w:noProof/>
              </w:rPr>
              <w:t>12)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Chiffre Clés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8" w:history="1">
            <w:r w:rsidRPr="003927E4">
              <w:rPr>
                <w:rStyle w:val="Lienhypertexte"/>
                <w:noProof/>
              </w:rPr>
              <w:t>13)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Compta 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19" w:history="1">
            <w:r w:rsidRPr="003927E4">
              <w:rPr>
                <w:rStyle w:val="Lienhypertexte"/>
                <w:noProof/>
              </w:rPr>
              <w:t>14)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Ecriture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0" w:history="1">
            <w:r w:rsidRPr="003927E4">
              <w:rPr>
                <w:rStyle w:val="Lienhypertexte"/>
                <w:noProof/>
              </w:rPr>
              <w:t>15)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Evènement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1" w:history="1">
            <w:r w:rsidRPr="003927E4">
              <w:rPr>
                <w:rStyle w:val="Lienhypertexte"/>
                <w:noProof/>
              </w:rPr>
              <w:t>16)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Facture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2" w:history="1">
            <w:r w:rsidRPr="003927E4">
              <w:rPr>
                <w:rStyle w:val="Lienhypertexte"/>
                <w:noProof/>
              </w:rPr>
              <w:t>17)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Honoraire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3" w:history="1">
            <w:r w:rsidRPr="003927E4">
              <w:rPr>
                <w:rStyle w:val="Lienhypertexte"/>
                <w:noProof/>
              </w:rPr>
              <w:t>18)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Obligation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4" w:history="1">
            <w:r w:rsidRPr="003927E4">
              <w:rPr>
                <w:rStyle w:val="Lienhypertexte"/>
                <w:noProof/>
              </w:rPr>
              <w:t>19)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Planning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5" w:history="1">
            <w:r w:rsidRPr="003927E4">
              <w:rPr>
                <w:rStyle w:val="Lienhypertexte"/>
                <w:noProof/>
              </w:rPr>
              <w:t>20)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6" w:history="1">
            <w:r w:rsidRPr="003927E4">
              <w:rPr>
                <w:rStyle w:val="Lienhypertexte"/>
                <w:noProof/>
              </w:rPr>
              <w:t>21)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Solde Comptable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7" w:history="1">
            <w:r w:rsidRPr="003927E4">
              <w:rPr>
                <w:rStyle w:val="Lienhypertexte"/>
                <w:noProof/>
              </w:rPr>
              <w:t>22)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Temps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5DD3" w:rsidRDefault="000A5DD3">
          <w:pPr>
            <w:pStyle w:val="TM2"/>
            <w:tabs>
              <w:tab w:val="left" w:pos="1440"/>
              <w:tab w:val="right" w:leader="dot" w:pos="1484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0"/>
              <w:sz w:val="22"/>
              <w:lang w:eastAsia="fr-FR"/>
            </w:rPr>
          </w:pPr>
          <w:hyperlink w:anchor="_Toc404152828" w:history="1">
            <w:r w:rsidRPr="003927E4">
              <w:rPr>
                <w:rStyle w:val="Lienhypertexte"/>
                <w:noProof/>
              </w:rPr>
              <w:t>23)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kern w:val="0"/>
                <w:sz w:val="22"/>
                <w:lang w:eastAsia="fr-FR"/>
              </w:rPr>
              <w:tab/>
            </w:r>
            <w:r w:rsidRPr="003927E4">
              <w:rPr>
                <w:rStyle w:val="Lienhypertexte"/>
                <w:noProof/>
              </w:rPr>
              <w:t>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_Toc404152828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6FB6" w:rsidRDefault="00FB6FB6">
          <w:r>
            <w:rPr>
              <w:b/>
              <w:bCs/>
            </w:rPr>
            <w:fldChar w:fldCharType="end"/>
          </w:r>
        </w:p>
      </w:sdtContent>
    </w:sdt>
    <w:p w:rsidR="00483D91" w:rsidRDefault="00483D91">
      <w:pPr>
        <w:rPr>
          <w:rFonts w:ascii="Verdana" w:hAnsi="Verdana"/>
          <w:b/>
          <w:color w:val="4287C8"/>
        </w:rPr>
      </w:pPr>
      <w:r>
        <w:rPr>
          <w:rFonts w:ascii="Verdana" w:hAnsi="Verdana"/>
          <w:b/>
          <w:color w:val="4287C8"/>
        </w:rPr>
        <w:br w:type="page"/>
      </w:r>
    </w:p>
    <w:p w:rsidR="00185119" w:rsidRDefault="00185119" w:rsidP="00185119">
      <w:pPr>
        <w:jc w:val="center"/>
        <w:rPr>
          <w:rFonts w:ascii="Verdana" w:hAnsi="Verdana"/>
          <w:b/>
          <w:color w:val="4287C8"/>
        </w:rPr>
      </w:pPr>
    </w:p>
    <w:p w:rsidR="00787A77" w:rsidRDefault="009B4BAD" w:rsidP="00185119">
      <w:pPr>
        <w:pStyle w:val="Paragraphedeliste"/>
        <w:numPr>
          <w:ilvl w:val="0"/>
          <w:numId w:val="15"/>
        </w:numPr>
        <w:outlineLvl w:val="0"/>
        <w:rPr>
          <w:rFonts w:ascii="Verdana" w:hAnsi="Verdana"/>
          <w:b/>
          <w:color w:val="4287C8"/>
        </w:rPr>
      </w:pPr>
      <w:bookmarkStart w:id="1" w:name="_Toc404152776"/>
      <w:r w:rsidRPr="00440E4A">
        <w:rPr>
          <w:rFonts w:ascii="Verdana" w:hAnsi="Verdana"/>
          <w:b/>
          <w:color w:val="4287C8"/>
        </w:rPr>
        <w:t>Menu</w:t>
      </w:r>
      <w:bookmarkEnd w:id="1"/>
    </w:p>
    <w:p w:rsidR="000A14EC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0A14EC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0A14EC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0A14EC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0A14EC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0A14EC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0A14EC" w:rsidRPr="00440E4A" w:rsidRDefault="000A14EC" w:rsidP="000A14EC">
      <w:pPr>
        <w:pStyle w:val="Paragraphedeliste"/>
        <w:ind w:left="1080"/>
        <w:outlineLvl w:val="0"/>
        <w:rPr>
          <w:rFonts w:ascii="Verdana" w:hAnsi="Verdana"/>
          <w:b/>
          <w:color w:val="4287C8"/>
        </w:rPr>
      </w:pPr>
    </w:p>
    <w:p w:rsidR="00754476" w:rsidRDefault="00754476" w:rsidP="00734AA5">
      <w:pPr>
        <w:jc w:val="center"/>
        <w:rPr>
          <w:rFonts w:ascii="Verdana" w:hAnsi="Verdana"/>
          <w:b/>
          <w:color w:val="4287C8"/>
        </w:rPr>
      </w:pPr>
      <w:r>
        <w:rPr>
          <w:noProof/>
        </w:rPr>
        <w:drawing>
          <wp:inline distT="0" distB="0" distL="0" distR="0" wp14:anchorId="16A9F5E1" wp14:editId="114A7CB4">
            <wp:extent cx="1628775" cy="21240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48617"/>
                    <a:stretch/>
                  </pic:blipFill>
                  <pic:spPr bwMode="auto">
                    <a:xfrm>
                      <a:off x="0" y="0"/>
                      <a:ext cx="1628775" cy="2124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25C07">
        <w:rPr>
          <w:noProof/>
        </w:rPr>
        <w:drawing>
          <wp:inline distT="0" distB="0" distL="0" distR="0" wp14:anchorId="5A814A6F" wp14:editId="15DD21D9">
            <wp:extent cx="1952625" cy="2114550"/>
            <wp:effectExtent l="0" t="0" r="9525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2631"/>
                    <a:stretch/>
                  </pic:blipFill>
                  <pic:spPr bwMode="auto">
                    <a:xfrm>
                      <a:off x="0" y="0"/>
                      <a:ext cx="1952625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4476" w:rsidRDefault="00787A77" w:rsidP="00734AA5">
      <w:pPr>
        <w:rPr>
          <w:rFonts w:ascii="Verdana" w:hAnsi="Verdana"/>
          <w:b/>
          <w:color w:val="4287C8"/>
        </w:rPr>
      </w:pPr>
      <w:r>
        <w:rPr>
          <w:rFonts w:ascii="Verdana" w:hAnsi="Verdana"/>
          <w:b/>
          <w:color w:val="4287C8"/>
        </w:rPr>
        <w:br w:type="page"/>
      </w:r>
    </w:p>
    <w:p w:rsidR="00440E4A" w:rsidRPr="00440E4A" w:rsidRDefault="00440E4A" w:rsidP="00185119">
      <w:pPr>
        <w:pStyle w:val="Paragraphedeliste"/>
        <w:numPr>
          <w:ilvl w:val="0"/>
          <w:numId w:val="15"/>
        </w:numPr>
        <w:outlineLvl w:val="0"/>
        <w:rPr>
          <w:rFonts w:ascii="Verdana" w:hAnsi="Verdana"/>
          <w:b/>
          <w:color w:val="4287C8"/>
        </w:rPr>
      </w:pPr>
      <w:bookmarkStart w:id="2" w:name="_Toc404152777"/>
      <w:r>
        <w:rPr>
          <w:rFonts w:ascii="Verdana" w:hAnsi="Verdana"/>
          <w:b/>
          <w:color w:val="4287C8"/>
        </w:rPr>
        <w:lastRenderedPageBreak/>
        <w:t>Schéma</w:t>
      </w:r>
      <w:bookmarkEnd w:id="2"/>
    </w:p>
    <w:p w:rsidR="00754476" w:rsidRDefault="00754476" w:rsidP="00185119">
      <w:pPr>
        <w:pStyle w:val="Paragraphedeliste"/>
        <w:numPr>
          <w:ilvl w:val="0"/>
          <w:numId w:val="18"/>
        </w:numPr>
        <w:outlineLvl w:val="1"/>
        <w:rPr>
          <w:rFonts w:ascii="Verdana" w:hAnsi="Verdana"/>
          <w:b/>
          <w:color w:val="4287C8"/>
        </w:rPr>
      </w:pPr>
      <w:bookmarkStart w:id="3" w:name="_Toc404152778"/>
      <w:r w:rsidRPr="00440E4A">
        <w:rPr>
          <w:rFonts w:ascii="Verdana" w:hAnsi="Verdana"/>
          <w:b/>
          <w:color w:val="4287C8"/>
        </w:rPr>
        <w:t>GRC</w:t>
      </w:r>
      <w:bookmarkEnd w:id="3"/>
    </w:p>
    <w:p w:rsidR="00754476" w:rsidRDefault="00754476" w:rsidP="00734AA5">
      <w:pPr>
        <w:jc w:val="center"/>
        <w:rPr>
          <w:rFonts w:ascii="Verdana" w:hAnsi="Verdana"/>
          <w:b/>
          <w:color w:val="4287C8"/>
        </w:rPr>
      </w:pPr>
      <w:r>
        <w:rPr>
          <w:noProof/>
        </w:rPr>
        <w:drawing>
          <wp:inline distT="0" distB="0" distL="0" distR="0" wp14:anchorId="6C163D5B" wp14:editId="2C3CBDBA">
            <wp:extent cx="1628775" cy="88582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-1" b="78572"/>
                    <a:stretch/>
                  </pic:blipFill>
                  <pic:spPr bwMode="auto"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4476" w:rsidRDefault="00754476" w:rsidP="00483D91">
      <w:pPr>
        <w:pStyle w:val="Module"/>
        <w:numPr>
          <w:ilvl w:val="0"/>
          <w:numId w:val="17"/>
        </w:numPr>
        <w:tabs>
          <w:tab w:val="left" w:pos="426"/>
        </w:tabs>
        <w:jc w:val="left"/>
        <w:outlineLvl w:val="2"/>
      </w:pPr>
      <w:bookmarkStart w:id="4" w:name="_Toc404152779"/>
      <w:r>
        <w:t>Dossier</w:t>
      </w:r>
      <w:bookmarkEnd w:id="4"/>
    </w:p>
    <w:p w:rsidR="00754476" w:rsidRDefault="00754476" w:rsidP="00734AA5">
      <w:pPr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</w:rPr>
        <w:drawing>
          <wp:inline distT="0" distB="0" distL="0" distR="0" wp14:anchorId="3147512D" wp14:editId="18020590">
            <wp:extent cx="5759450" cy="242887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 w:rsidP="00734AA5">
      <w:pPr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</w:p>
    <w:p w:rsidR="00787A77" w:rsidRDefault="00787A77" w:rsidP="00734AA5">
      <w:pPr>
        <w:contextualSpacing/>
        <w:rPr>
          <w:rFonts w:ascii="Calibri" w:hAnsi="Calibri"/>
          <w:iCs/>
          <w:color w:val="636363"/>
          <w:sz w:val="22"/>
          <w:szCs w:val="22"/>
        </w:rPr>
      </w:pPr>
    </w:p>
    <w:p w:rsidR="00754476" w:rsidRDefault="00754476" w:rsidP="00483D91">
      <w:pPr>
        <w:pStyle w:val="Module"/>
        <w:numPr>
          <w:ilvl w:val="0"/>
          <w:numId w:val="17"/>
        </w:numPr>
        <w:tabs>
          <w:tab w:val="left" w:pos="426"/>
        </w:tabs>
        <w:jc w:val="left"/>
        <w:outlineLvl w:val="2"/>
      </w:pPr>
      <w:bookmarkStart w:id="5" w:name="_Toc404152780"/>
      <w:r>
        <w:t>Correspondant</w:t>
      </w:r>
      <w:bookmarkEnd w:id="5"/>
    </w:p>
    <w:p w:rsidR="00D51A7E" w:rsidRDefault="00D51A7E" w:rsidP="00734AA5">
      <w:pPr>
        <w:pStyle w:val="Module"/>
        <w:tabs>
          <w:tab w:val="left" w:pos="426"/>
        </w:tabs>
        <w:ind w:left="715"/>
        <w:jc w:val="center"/>
      </w:pPr>
      <w:r>
        <w:rPr>
          <w:noProof/>
          <w:lang w:eastAsia="fr-FR"/>
        </w:rPr>
        <w:drawing>
          <wp:inline distT="0" distB="0" distL="0" distR="0" wp14:anchorId="209C3377" wp14:editId="236F2104">
            <wp:extent cx="6686550" cy="73342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734AA5">
      <w:pPr>
        <w:pStyle w:val="Module"/>
        <w:tabs>
          <w:tab w:val="left" w:pos="426"/>
        </w:tabs>
        <w:ind w:left="715"/>
        <w:jc w:val="center"/>
      </w:pPr>
    </w:p>
    <w:p w:rsidR="00325E36" w:rsidRDefault="00325E36" w:rsidP="00483D91">
      <w:pPr>
        <w:pStyle w:val="Module"/>
        <w:tabs>
          <w:tab w:val="left" w:pos="426"/>
        </w:tabs>
        <w:ind w:left="715"/>
        <w:jc w:val="center"/>
        <w:outlineLvl w:val="2"/>
      </w:pPr>
    </w:p>
    <w:p w:rsidR="00754476" w:rsidRDefault="00754476" w:rsidP="00483D91">
      <w:pPr>
        <w:pStyle w:val="Module"/>
        <w:numPr>
          <w:ilvl w:val="0"/>
          <w:numId w:val="17"/>
        </w:numPr>
        <w:tabs>
          <w:tab w:val="left" w:pos="426"/>
        </w:tabs>
        <w:jc w:val="left"/>
        <w:outlineLvl w:val="2"/>
      </w:pPr>
      <w:bookmarkStart w:id="6" w:name="_Toc404152781"/>
      <w:r>
        <w:t>Evènement</w:t>
      </w:r>
      <w:bookmarkEnd w:id="6"/>
    </w:p>
    <w:p w:rsidR="00070F08" w:rsidRDefault="00070F08" w:rsidP="00770723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7952668C" wp14:editId="69350FBA">
            <wp:extent cx="8829675" cy="2000250"/>
            <wp:effectExtent l="0" t="0" r="952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296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006" w:rsidRPr="00070F08" w:rsidRDefault="00A87006" w:rsidP="00734AA5">
      <w:pPr>
        <w:pStyle w:val="Paragraphedeliste"/>
        <w:ind w:left="153"/>
        <w:contextualSpacing/>
        <w:rPr>
          <w:rFonts w:ascii="Calibri" w:hAnsi="Calibri"/>
          <w:iCs/>
          <w:color w:val="636363"/>
          <w:sz w:val="22"/>
          <w:szCs w:val="22"/>
        </w:rPr>
      </w:pPr>
    </w:p>
    <w:p w:rsidR="00754476" w:rsidRDefault="00754476" w:rsidP="00483D91">
      <w:pPr>
        <w:pStyle w:val="Module"/>
        <w:numPr>
          <w:ilvl w:val="0"/>
          <w:numId w:val="17"/>
        </w:numPr>
        <w:tabs>
          <w:tab w:val="left" w:pos="426"/>
        </w:tabs>
        <w:jc w:val="left"/>
        <w:outlineLvl w:val="2"/>
      </w:pPr>
      <w:bookmarkStart w:id="7" w:name="_Toc404152782"/>
      <w:r>
        <w:t>Relation</w:t>
      </w:r>
      <w:bookmarkEnd w:id="7"/>
    </w:p>
    <w:p w:rsidR="00FF2EEA" w:rsidRDefault="00FF2EEA" w:rsidP="00770723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33A950FA" wp14:editId="01944AB6">
            <wp:extent cx="5895975" cy="1000125"/>
            <wp:effectExtent l="0" t="0" r="9525" b="952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EA" w:rsidRDefault="00FF2EEA" w:rsidP="00734AA5">
      <w:pPr>
        <w:pStyle w:val="Paragraphedeliste"/>
        <w:ind w:left="153"/>
        <w:contextualSpacing/>
        <w:rPr>
          <w:rFonts w:ascii="Calibri" w:hAnsi="Calibri"/>
          <w:iCs/>
          <w:color w:val="636363"/>
          <w:sz w:val="22"/>
          <w:szCs w:val="22"/>
        </w:rPr>
      </w:pPr>
    </w:p>
    <w:p w:rsidR="00754476" w:rsidRDefault="00754476" w:rsidP="00483D91">
      <w:pPr>
        <w:pStyle w:val="Module"/>
        <w:numPr>
          <w:ilvl w:val="0"/>
          <w:numId w:val="17"/>
        </w:numPr>
        <w:tabs>
          <w:tab w:val="left" w:pos="426"/>
        </w:tabs>
        <w:jc w:val="left"/>
        <w:outlineLvl w:val="2"/>
      </w:pPr>
      <w:bookmarkStart w:id="8" w:name="_Toc404152783"/>
      <w:r>
        <w:t>Chiffres-</w:t>
      </w:r>
      <w:r w:rsidR="00787A77">
        <w:t>Clés</w:t>
      </w:r>
      <w:bookmarkEnd w:id="8"/>
    </w:p>
    <w:p w:rsidR="00734AA5" w:rsidRDefault="00734AA5" w:rsidP="00734AA5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3102CAF6" wp14:editId="5331049A">
            <wp:extent cx="7562850" cy="466725"/>
            <wp:effectExtent l="0" t="0" r="0" b="952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>
      <w:pPr>
        <w:rPr>
          <w:rFonts w:ascii="Verdana" w:hAnsi="Verdana"/>
          <w:b/>
          <w:color w:val="4287C8"/>
        </w:rPr>
      </w:pPr>
      <w:r>
        <w:rPr>
          <w:rFonts w:ascii="Verdana" w:hAnsi="Verdana"/>
          <w:b/>
          <w:color w:val="4287C8"/>
        </w:rPr>
        <w:br w:type="page"/>
      </w:r>
    </w:p>
    <w:p w:rsidR="00754476" w:rsidRDefault="00754476" w:rsidP="00483D91">
      <w:pPr>
        <w:pStyle w:val="Paragraphedeliste"/>
        <w:numPr>
          <w:ilvl w:val="0"/>
          <w:numId w:val="18"/>
        </w:numPr>
        <w:outlineLvl w:val="1"/>
        <w:rPr>
          <w:rFonts w:ascii="Verdana" w:hAnsi="Verdana"/>
          <w:b/>
          <w:color w:val="4287C8"/>
        </w:rPr>
      </w:pPr>
      <w:bookmarkStart w:id="9" w:name="_Toc404152784"/>
      <w:r w:rsidRPr="00440E4A">
        <w:rPr>
          <w:rFonts w:ascii="Verdana" w:hAnsi="Verdana"/>
          <w:b/>
          <w:color w:val="4287C8"/>
        </w:rPr>
        <w:lastRenderedPageBreak/>
        <w:t>GI</w:t>
      </w:r>
      <w:bookmarkEnd w:id="9"/>
    </w:p>
    <w:p w:rsidR="00705F5B" w:rsidRDefault="00FB3B05" w:rsidP="00705F5B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1A8A66FF" wp14:editId="4A9DF4BE">
            <wp:extent cx="1619250" cy="119062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b="3846"/>
                    <a:stretch/>
                  </pic:blipFill>
                  <pic:spPr bwMode="auto">
                    <a:xfrm>
                      <a:off x="0" y="0"/>
                      <a:ext cx="1619250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3B05" w:rsidRDefault="00FB3B05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0" w:name="_Toc404152785"/>
      <w:r>
        <w:t>Prestation</w:t>
      </w:r>
      <w:bookmarkEnd w:id="10"/>
    </w:p>
    <w:p w:rsidR="00705F5B" w:rsidRDefault="00FB3B05" w:rsidP="00705F5B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28C2E807" wp14:editId="584C2790">
            <wp:extent cx="2581275" cy="457200"/>
            <wp:effectExtent l="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5B" w:rsidRDefault="00705F5B" w:rsidP="00705F5B">
      <w:pPr>
        <w:pStyle w:val="Paragraphedeliste"/>
        <w:ind w:left="153"/>
        <w:contextualSpacing/>
        <w:rPr>
          <w:rFonts w:ascii="Calibri" w:hAnsi="Calibri"/>
          <w:iCs/>
          <w:color w:val="636363"/>
          <w:sz w:val="22"/>
          <w:szCs w:val="22"/>
        </w:rPr>
      </w:pPr>
    </w:p>
    <w:p w:rsidR="00705F5B" w:rsidRDefault="00705F5B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1" w:name="_Toc404152786"/>
      <w:r>
        <w:t>Mission</w:t>
      </w:r>
      <w:bookmarkEnd w:id="11"/>
    </w:p>
    <w:p w:rsidR="00705F5B" w:rsidRDefault="00705F5B" w:rsidP="00770723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7C96A30A" wp14:editId="39F9ADC5">
            <wp:extent cx="6438900" cy="1933575"/>
            <wp:effectExtent l="0" t="0" r="0" b="952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5B" w:rsidRDefault="00705F5B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325E36" w:rsidRDefault="00325E36" w:rsidP="00705F5B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</w:p>
    <w:p w:rsidR="00705F5B" w:rsidRDefault="00705F5B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2" w:name="_Toc404152787"/>
      <w:r>
        <w:lastRenderedPageBreak/>
        <w:t>Budget</w:t>
      </w:r>
      <w:bookmarkEnd w:id="12"/>
    </w:p>
    <w:p w:rsidR="00F70478" w:rsidRDefault="00F70478" w:rsidP="00F70478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3A8C3137" wp14:editId="2F48CBDF">
            <wp:extent cx="7134225" cy="2076450"/>
            <wp:effectExtent l="0" t="0" r="9525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t="13148"/>
                    <a:stretch/>
                  </pic:blipFill>
                  <pic:spPr bwMode="auto">
                    <a:xfrm>
                      <a:off x="0" y="0"/>
                      <a:ext cx="7134225" cy="2076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0478" w:rsidRPr="00705F5B" w:rsidRDefault="00F70478" w:rsidP="00483D91">
      <w:pPr>
        <w:pStyle w:val="Paragraphedeliste"/>
        <w:ind w:left="153"/>
        <w:contextualSpacing/>
        <w:outlineLvl w:val="2"/>
        <w:rPr>
          <w:iCs/>
          <w:color w:val="636363"/>
          <w:sz w:val="22"/>
          <w:szCs w:val="22"/>
        </w:rPr>
      </w:pPr>
    </w:p>
    <w:p w:rsidR="00705F5B" w:rsidRDefault="00705F5B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3" w:name="_Toc404152788"/>
      <w:r>
        <w:t>Charge-Obligation</w:t>
      </w:r>
      <w:bookmarkEnd w:id="13"/>
    </w:p>
    <w:p w:rsidR="00705F5B" w:rsidRDefault="007E07BA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16C1E907" wp14:editId="2815822B">
            <wp:extent cx="9431655" cy="2355850"/>
            <wp:effectExtent l="0" t="0" r="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31655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</w:p>
    <w:p w:rsidR="00325E36" w:rsidRDefault="00325E36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</w:p>
    <w:p w:rsidR="00325E36" w:rsidRDefault="00325E36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</w:p>
    <w:p w:rsidR="00325E36" w:rsidRDefault="00325E36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</w:p>
    <w:p w:rsidR="00325E36" w:rsidRPr="00705F5B" w:rsidRDefault="00325E36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</w:p>
    <w:p w:rsidR="00705F5B" w:rsidRDefault="00705F5B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4" w:name="_Toc404152789"/>
      <w:r>
        <w:lastRenderedPageBreak/>
        <w:t>Honoraire</w:t>
      </w:r>
      <w:bookmarkEnd w:id="14"/>
    </w:p>
    <w:p w:rsidR="00705F5B" w:rsidRPr="00705F5B" w:rsidRDefault="007E07BA" w:rsidP="007E07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5C2F702E" wp14:editId="22EF7645">
            <wp:extent cx="9182100" cy="1085850"/>
            <wp:effectExtent l="0" t="0" r="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821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5B" w:rsidRDefault="00705F5B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5" w:name="_Toc404152790"/>
      <w:r>
        <w:t>Facture</w:t>
      </w:r>
      <w:bookmarkEnd w:id="15"/>
    </w:p>
    <w:p w:rsidR="00705F5B" w:rsidRPr="00705F5B" w:rsidRDefault="007E07BA" w:rsidP="00440E4A">
      <w:pPr>
        <w:pStyle w:val="Paragraphedeliste"/>
        <w:ind w:left="1075"/>
        <w:contextualSpacing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5798FB93" wp14:editId="22F80D52">
            <wp:extent cx="8972550" cy="1838325"/>
            <wp:effectExtent l="0" t="0" r="0" b="9525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9725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5B" w:rsidRDefault="00705F5B" w:rsidP="00483D91">
      <w:pPr>
        <w:pStyle w:val="Module"/>
        <w:numPr>
          <w:ilvl w:val="0"/>
          <w:numId w:val="19"/>
        </w:numPr>
        <w:tabs>
          <w:tab w:val="left" w:pos="426"/>
        </w:tabs>
        <w:jc w:val="left"/>
        <w:outlineLvl w:val="2"/>
      </w:pPr>
      <w:bookmarkStart w:id="16" w:name="_Toc404152791"/>
      <w:r>
        <w:t>Temps</w:t>
      </w:r>
      <w:bookmarkEnd w:id="16"/>
    </w:p>
    <w:p w:rsidR="00705F5B" w:rsidRPr="00705F5B" w:rsidRDefault="007E07BA" w:rsidP="007E07BA">
      <w:pPr>
        <w:pStyle w:val="Paragraphedeliste"/>
        <w:ind w:left="153"/>
        <w:contextualSpacing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2123D13E" wp14:editId="761EF1D1">
            <wp:extent cx="9431655" cy="1375410"/>
            <wp:effectExtent l="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43165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>
      <w:pPr>
        <w:rPr>
          <w:rFonts w:ascii="Calibri" w:hAnsi="Calibri" w:cs="Calibri"/>
          <w:iCs/>
          <w:color w:val="636363"/>
          <w:sz w:val="22"/>
          <w:szCs w:val="22"/>
          <w:lang w:eastAsia="ar-SA"/>
        </w:rPr>
      </w:pPr>
      <w:r>
        <w:rPr>
          <w:rFonts w:ascii="Calibri" w:hAnsi="Calibri"/>
          <w:iCs/>
          <w:color w:val="636363"/>
          <w:sz w:val="22"/>
          <w:szCs w:val="22"/>
        </w:rPr>
        <w:br w:type="page"/>
      </w:r>
    </w:p>
    <w:p w:rsidR="00185119" w:rsidRPr="00185119" w:rsidRDefault="00754476" w:rsidP="00483D91">
      <w:pPr>
        <w:pStyle w:val="Paragraphedeliste"/>
        <w:numPr>
          <w:ilvl w:val="0"/>
          <w:numId w:val="18"/>
        </w:numPr>
        <w:outlineLvl w:val="1"/>
        <w:rPr>
          <w:rFonts w:ascii="Verdana" w:hAnsi="Verdana"/>
          <w:b/>
          <w:color w:val="4287C8"/>
        </w:rPr>
      </w:pPr>
      <w:bookmarkStart w:id="17" w:name="_Toc404152792"/>
      <w:r w:rsidRPr="00185119">
        <w:rPr>
          <w:rFonts w:ascii="Verdana" w:hAnsi="Verdana"/>
          <w:b/>
          <w:color w:val="4287C8"/>
        </w:rPr>
        <w:lastRenderedPageBreak/>
        <w:t>CABINET</w:t>
      </w:r>
      <w:bookmarkEnd w:id="17"/>
    </w:p>
    <w:p w:rsidR="0027355A" w:rsidRPr="0027355A" w:rsidRDefault="00725C07" w:rsidP="0027355A">
      <w:pPr>
        <w:ind w:left="-207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</w:rPr>
        <w:drawing>
          <wp:inline distT="0" distB="0" distL="0" distR="0" wp14:anchorId="190ECA63" wp14:editId="14D5A70A">
            <wp:extent cx="1866900" cy="904875"/>
            <wp:effectExtent l="0" t="0" r="0" b="952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b="5941"/>
                    <a:stretch/>
                  </pic:blipFill>
                  <pic:spPr bwMode="auto">
                    <a:xfrm>
                      <a:off x="0" y="0"/>
                      <a:ext cx="1866900" cy="904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07BA" w:rsidRDefault="0027355A" w:rsidP="00483D91">
      <w:pPr>
        <w:pStyle w:val="Module"/>
        <w:numPr>
          <w:ilvl w:val="0"/>
          <w:numId w:val="20"/>
        </w:numPr>
        <w:tabs>
          <w:tab w:val="left" w:pos="426"/>
        </w:tabs>
        <w:jc w:val="left"/>
        <w:outlineLvl w:val="2"/>
      </w:pPr>
      <w:bookmarkStart w:id="18" w:name="_Toc404152793"/>
      <w:r>
        <w:t>Compta-Aux</w:t>
      </w:r>
      <w:bookmarkEnd w:id="18"/>
    </w:p>
    <w:p w:rsidR="0027355A" w:rsidRDefault="0027355A" w:rsidP="0027355A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298334ED" wp14:editId="2992222B">
            <wp:extent cx="6153150" cy="1581150"/>
            <wp:effectExtent l="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55A" w:rsidRDefault="0027355A" w:rsidP="00483D91">
      <w:pPr>
        <w:pStyle w:val="Module"/>
        <w:numPr>
          <w:ilvl w:val="0"/>
          <w:numId w:val="20"/>
        </w:numPr>
        <w:tabs>
          <w:tab w:val="left" w:pos="426"/>
        </w:tabs>
        <w:jc w:val="left"/>
        <w:outlineLvl w:val="2"/>
      </w:pPr>
      <w:bookmarkStart w:id="19" w:name="_Toc404152794"/>
      <w:r>
        <w:t>Ecriture</w:t>
      </w:r>
      <w:bookmarkEnd w:id="19"/>
    </w:p>
    <w:p w:rsidR="0027355A" w:rsidRDefault="007B34BA" w:rsidP="007B34BA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66359CB1" wp14:editId="31C920AC">
            <wp:extent cx="5591175" cy="838200"/>
            <wp:effectExtent l="0" t="0" r="9525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C07" w:rsidRDefault="00725C07" w:rsidP="00725C07">
      <w:pPr>
        <w:pStyle w:val="Module"/>
        <w:numPr>
          <w:ilvl w:val="0"/>
          <w:numId w:val="20"/>
        </w:numPr>
        <w:tabs>
          <w:tab w:val="left" w:pos="426"/>
        </w:tabs>
        <w:jc w:val="left"/>
        <w:outlineLvl w:val="2"/>
      </w:pPr>
      <w:bookmarkStart w:id="20" w:name="_Toc404152795"/>
      <w:r>
        <w:t>Solde Compte</w:t>
      </w:r>
      <w:bookmarkEnd w:id="20"/>
    </w:p>
    <w:p w:rsidR="00725C07" w:rsidRDefault="00725C07" w:rsidP="007B34BA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1AD67BDB" wp14:editId="315A512F">
            <wp:extent cx="4829175" cy="733425"/>
            <wp:effectExtent l="0" t="0" r="9525" b="952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55A" w:rsidRDefault="0027355A" w:rsidP="00725C07">
      <w:pPr>
        <w:pStyle w:val="Module"/>
        <w:numPr>
          <w:ilvl w:val="0"/>
          <w:numId w:val="20"/>
        </w:numPr>
        <w:tabs>
          <w:tab w:val="left" w:pos="426"/>
        </w:tabs>
        <w:jc w:val="left"/>
        <w:outlineLvl w:val="2"/>
      </w:pPr>
      <w:bookmarkStart w:id="21" w:name="_Toc404152796"/>
      <w:r>
        <w:t>Avancement</w:t>
      </w:r>
      <w:bookmarkEnd w:id="21"/>
    </w:p>
    <w:p w:rsidR="00725C07" w:rsidRPr="00725C07" w:rsidRDefault="00725C07" w:rsidP="00725C07">
      <w:pPr>
        <w:tabs>
          <w:tab w:val="left" w:pos="2295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Pr="00725C07">
        <w:rPr>
          <w:sz w:val="20"/>
          <w:szCs w:val="20"/>
        </w:rPr>
        <w:t xml:space="preserve">4a </w:t>
      </w:r>
      <w:r w:rsidRPr="00725C07">
        <w:rPr>
          <w:sz w:val="20"/>
          <w:szCs w:val="20"/>
        </w:rPr>
        <w:sym w:font="Wingdings" w:char="F0E8"/>
      </w:r>
      <w:r w:rsidRPr="00725C07">
        <w:rPr>
          <w:sz w:val="20"/>
          <w:szCs w:val="20"/>
        </w:rPr>
        <w:t xml:space="preserve"> Filtrer sur type Compteur</w:t>
      </w:r>
    </w:p>
    <w:p w:rsidR="00725C07" w:rsidRPr="00725C07" w:rsidRDefault="00725C07" w:rsidP="00725C07">
      <w:pPr>
        <w:tabs>
          <w:tab w:val="left" w:pos="2295"/>
        </w:tabs>
        <w:rPr>
          <w:sz w:val="20"/>
          <w:szCs w:val="20"/>
        </w:rPr>
      </w:pPr>
      <w:r>
        <w:rPr>
          <w:sz w:val="20"/>
          <w:szCs w:val="20"/>
        </w:rPr>
        <w:tab/>
        <w:t>4</w:t>
      </w:r>
      <w:r w:rsidRPr="00725C07">
        <w:rPr>
          <w:sz w:val="20"/>
          <w:szCs w:val="20"/>
        </w:rPr>
        <w:t xml:space="preserve">b </w:t>
      </w:r>
      <w:r w:rsidRPr="00725C07">
        <w:rPr>
          <w:sz w:val="20"/>
          <w:szCs w:val="20"/>
        </w:rPr>
        <w:sym w:font="Wingdings" w:char="F0E8"/>
      </w:r>
      <w:r w:rsidRPr="00725C07">
        <w:rPr>
          <w:sz w:val="20"/>
          <w:szCs w:val="20"/>
        </w:rPr>
        <w:t xml:space="preserve"> Filtrer sur type Tâche</w:t>
      </w:r>
    </w:p>
    <w:p w:rsidR="0027355A" w:rsidRDefault="00725C07" w:rsidP="007B34BA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9B7099E" wp14:editId="4DF8AAF8">
            <wp:extent cx="8829675" cy="1162050"/>
            <wp:effectExtent l="0" t="0" r="9525" b="0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8296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55A" w:rsidRDefault="0027355A" w:rsidP="007B34BA">
      <w:pPr>
        <w:pStyle w:val="Paragraphedeliste"/>
        <w:ind w:left="153"/>
        <w:contextualSpacing/>
        <w:jc w:val="center"/>
        <w:rPr>
          <w:rFonts w:ascii="Calibri" w:hAnsi="Calibri"/>
          <w:iCs/>
          <w:color w:val="636363"/>
          <w:sz w:val="22"/>
          <w:szCs w:val="22"/>
        </w:rPr>
      </w:pPr>
    </w:p>
    <w:p w:rsidR="00754476" w:rsidRPr="00185119" w:rsidRDefault="00754476" w:rsidP="00725C07">
      <w:pPr>
        <w:pStyle w:val="Paragraphedeliste"/>
        <w:numPr>
          <w:ilvl w:val="0"/>
          <w:numId w:val="26"/>
        </w:numPr>
        <w:outlineLvl w:val="1"/>
        <w:rPr>
          <w:rFonts w:ascii="Verdana" w:hAnsi="Verdana"/>
          <w:b/>
          <w:color w:val="4287C8"/>
        </w:rPr>
      </w:pPr>
      <w:bookmarkStart w:id="22" w:name="_Toc404152797"/>
      <w:r w:rsidRPr="00185119">
        <w:rPr>
          <w:rFonts w:ascii="Verdana" w:hAnsi="Verdana"/>
          <w:b/>
          <w:color w:val="4287C8"/>
        </w:rPr>
        <w:t>AUTRES</w:t>
      </w:r>
      <w:bookmarkEnd w:id="22"/>
    </w:p>
    <w:p w:rsidR="007B34BA" w:rsidRDefault="007B34BA" w:rsidP="007B34BA">
      <w:pPr>
        <w:jc w:val="center"/>
        <w:rPr>
          <w:rFonts w:ascii="Verdana" w:hAnsi="Verdana"/>
          <w:b/>
          <w:color w:val="4287C8"/>
        </w:rPr>
      </w:pPr>
      <w:r>
        <w:rPr>
          <w:noProof/>
        </w:rPr>
        <w:drawing>
          <wp:inline distT="0" distB="0" distL="0" distR="0" wp14:anchorId="7B523EB2" wp14:editId="1D3C2216">
            <wp:extent cx="1371600" cy="952500"/>
            <wp:effectExtent l="0" t="0" r="0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BA" w:rsidRDefault="007B34BA" w:rsidP="00483D91">
      <w:pPr>
        <w:pStyle w:val="Module"/>
        <w:numPr>
          <w:ilvl w:val="0"/>
          <w:numId w:val="22"/>
        </w:numPr>
        <w:tabs>
          <w:tab w:val="left" w:pos="426"/>
        </w:tabs>
        <w:jc w:val="left"/>
        <w:outlineLvl w:val="2"/>
      </w:pPr>
      <w:bookmarkStart w:id="23" w:name="_Toc404152798"/>
      <w:r>
        <w:t>Cabinet</w:t>
      </w:r>
      <w:bookmarkEnd w:id="23"/>
    </w:p>
    <w:p w:rsidR="007B34BA" w:rsidRPr="007B34BA" w:rsidRDefault="007B34BA" w:rsidP="007B34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26F45D5E" wp14:editId="07AE9B8B">
            <wp:extent cx="3371850" cy="495300"/>
            <wp:effectExtent l="0" t="0" r="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BA" w:rsidRDefault="007B34BA" w:rsidP="00483D91">
      <w:pPr>
        <w:pStyle w:val="Module"/>
        <w:numPr>
          <w:ilvl w:val="0"/>
          <w:numId w:val="22"/>
        </w:numPr>
        <w:tabs>
          <w:tab w:val="left" w:pos="426"/>
        </w:tabs>
        <w:jc w:val="left"/>
        <w:outlineLvl w:val="2"/>
      </w:pPr>
      <w:bookmarkStart w:id="24" w:name="_Toc404152799"/>
      <w:r>
        <w:t>Collaborateur</w:t>
      </w:r>
      <w:bookmarkEnd w:id="24"/>
    </w:p>
    <w:p w:rsidR="007B34BA" w:rsidRPr="007B34BA" w:rsidRDefault="007B34BA" w:rsidP="007B34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5091E668" wp14:editId="0841057E">
            <wp:extent cx="2305050" cy="485775"/>
            <wp:effectExtent l="0" t="0" r="0" b="9525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BA" w:rsidRDefault="007B34BA" w:rsidP="00483D91">
      <w:pPr>
        <w:pStyle w:val="Module"/>
        <w:numPr>
          <w:ilvl w:val="0"/>
          <w:numId w:val="22"/>
        </w:numPr>
        <w:tabs>
          <w:tab w:val="left" w:pos="426"/>
        </w:tabs>
        <w:jc w:val="left"/>
        <w:outlineLvl w:val="2"/>
      </w:pPr>
      <w:bookmarkStart w:id="25" w:name="_Toc404152800"/>
      <w:r>
        <w:t>Exercice</w:t>
      </w:r>
      <w:bookmarkEnd w:id="25"/>
    </w:p>
    <w:p w:rsidR="007B34BA" w:rsidRPr="007B34BA" w:rsidRDefault="007B34BA" w:rsidP="007B34BA">
      <w:pPr>
        <w:ind w:left="-207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</w:rPr>
        <w:drawing>
          <wp:inline distT="0" distB="0" distL="0" distR="0" wp14:anchorId="417C60DB" wp14:editId="5B9C803B">
            <wp:extent cx="5210175" cy="781050"/>
            <wp:effectExtent l="0" t="0" r="9525" b="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BA" w:rsidRDefault="007B34BA" w:rsidP="00483D91">
      <w:pPr>
        <w:pStyle w:val="Module"/>
        <w:numPr>
          <w:ilvl w:val="0"/>
          <w:numId w:val="22"/>
        </w:numPr>
        <w:tabs>
          <w:tab w:val="left" w:pos="426"/>
        </w:tabs>
        <w:jc w:val="left"/>
        <w:outlineLvl w:val="2"/>
      </w:pPr>
      <w:bookmarkStart w:id="26" w:name="_Toc404152801"/>
      <w:r>
        <w:t>Planning</w:t>
      </w:r>
      <w:bookmarkEnd w:id="26"/>
    </w:p>
    <w:p w:rsidR="007B34BA" w:rsidRPr="007B34BA" w:rsidRDefault="007B34BA" w:rsidP="007B34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lastRenderedPageBreak/>
        <w:drawing>
          <wp:inline distT="0" distB="0" distL="0" distR="0" wp14:anchorId="1DF04D00" wp14:editId="26C6AC41">
            <wp:extent cx="6581775" cy="1257300"/>
            <wp:effectExtent l="0" t="0" r="9525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BA" w:rsidRDefault="007B34BA" w:rsidP="00483D91">
      <w:pPr>
        <w:pStyle w:val="Module"/>
        <w:numPr>
          <w:ilvl w:val="0"/>
          <w:numId w:val="22"/>
        </w:numPr>
        <w:tabs>
          <w:tab w:val="left" w:pos="426"/>
        </w:tabs>
        <w:jc w:val="left"/>
        <w:outlineLvl w:val="2"/>
      </w:pPr>
      <w:bookmarkStart w:id="27" w:name="_Toc404152802"/>
      <w:r>
        <w:t>Date</w:t>
      </w:r>
      <w:bookmarkEnd w:id="27"/>
    </w:p>
    <w:p w:rsidR="00325E36" w:rsidRDefault="007B34BA" w:rsidP="007B34BA">
      <w:pPr>
        <w:pStyle w:val="Paragraphedeliste"/>
        <w:ind w:left="153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2ECAF662" wp14:editId="3B5ACCFE">
            <wp:extent cx="1047750" cy="285750"/>
            <wp:effectExtent l="0" t="0" r="0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>
      <w:pPr>
        <w:rPr>
          <w:rFonts w:cs="Calibri"/>
          <w:iCs/>
          <w:color w:val="636363"/>
          <w:sz w:val="22"/>
          <w:szCs w:val="22"/>
          <w:lang w:eastAsia="ar-SA"/>
        </w:rPr>
      </w:pPr>
      <w:r>
        <w:rPr>
          <w:iCs/>
          <w:color w:val="636363"/>
          <w:sz w:val="22"/>
          <w:szCs w:val="22"/>
        </w:rPr>
        <w:br w:type="page"/>
      </w:r>
    </w:p>
    <w:p w:rsidR="00754476" w:rsidRPr="00185119" w:rsidRDefault="00754476" w:rsidP="00725C07">
      <w:pPr>
        <w:pStyle w:val="Paragraphedeliste"/>
        <w:numPr>
          <w:ilvl w:val="0"/>
          <w:numId w:val="26"/>
        </w:numPr>
        <w:outlineLvl w:val="1"/>
        <w:rPr>
          <w:rFonts w:ascii="Verdana" w:hAnsi="Verdana"/>
          <w:b/>
          <w:color w:val="4287C8"/>
        </w:rPr>
      </w:pPr>
      <w:bookmarkStart w:id="28" w:name="_Toc404152803"/>
      <w:r w:rsidRPr="00185119">
        <w:rPr>
          <w:rFonts w:ascii="Verdana" w:hAnsi="Verdana"/>
          <w:b/>
          <w:color w:val="4287C8"/>
        </w:rPr>
        <w:lastRenderedPageBreak/>
        <w:t>ANALYSE</w:t>
      </w:r>
      <w:bookmarkEnd w:id="28"/>
    </w:p>
    <w:p w:rsidR="00705F5B" w:rsidRDefault="007B34BA" w:rsidP="00483D91">
      <w:pPr>
        <w:pStyle w:val="Module"/>
        <w:numPr>
          <w:ilvl w:val="0"/>
          <w:numId w:val="23"/>
        </w:numPr>
        <w:tabs>
          <w:tab w:val="left" w:pos="426"/>
        </w:tabs>
        <w:jc w:val="left"/>
        <w:outlineLvl w:val="2"/>
      </w:pPr>
      <w:bookmarkStart w:id="29" w:name="_Toc404152804"/>
      <w:r>
        <w:t>Analyse</w:t>
      </w:r>
      <w:bookmarkEnd w:id="29"/>
    </w:p>
    <w:p w:rsidR="0001706D" w:rsidRDefault="007B34BA" w:rsidP="00483D91">
      <w:pPr>
        <w:ind w:firstLine="709"/>
        <w:contextualSpacing/>
        <w:jc w:val="center"/>
        <w:rPr>
          <w:iCs/>
          <w:color w:val="636363"/>
          <w:sz w:val="22"/>
          <w:szCs w:val="22"/>
        </w:rPr>
      </w:pPr>
      <w:r>
        <w:rPr>
          <w:noProof/>
        </w:rPr>
        <w:drawing>
          <wp:inline distT="0" distB="0" distL="0" distR="0" wp14:anchorId="2576F960" wp14:editId="6049AE31">
            <wp:extent cx="9431655" cy="1201420"/>
            <wp:effectExtent l="0" t="0" r="0" b="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431655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6" w:rsidRDefault="00325E36">
      <w:r>
        <w:br w:type="page"/>
      </w:r>
    </w:p>
    <w:p w:rsidR="00325E36" w:rsidRPr="00185119" w:rsidRDefault="00325E36" w:rsidP="00483D91">
      <w:pPr>
        <w:pStyle w:val="Paragraphedeliste"/>
        <w:numPr>
          <w:ilvl w:val="0"/>
          <w:numId w:val="15"/>
        </w:numPr>
        <w:outlineLvl w:val="0"/>
        <w:rPr>
          <w:rFonts w:ascii="Verdana" w:hAnsi="Verdana"/>
          <w:b/>
          <w:color w:val="4287C8"/>
        </w:rPr>
      </w:pPr>
      <w:bookmarkStart w:id="30" w:name="_Toc404152805"/>
      <w:r w:rsidRPr="00185119">
        <w:rPr>
          <w:rFonts w:ascii="Verdana" w:hAnsi="Verdana"/>
          <w:b/>
          <w:color w:val="4287C8"/>
        </w:rPr>
        <w:lastRenderedPageBreak/>
        <w:t>Structure Tables</w:t>
      </w:r>
      <w:bookmarkEnd w:id="30"/>
    </w:p>
    <w:p w:rsidR="00325E36" w:rsidRDefault="00325E36" w:rsidP="00734AA5">
      <w:pPr>
        <w:tabs>
          <w:tab w:val="left" w:pos="2295"/>
        </w:tabs>
      </w:pPr>
    </w:p>
    <w:p w:rsidR="00172799" w:rsidRDefault="00172799" w:rsidP="00483D91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1" w:name="_Toc404152806"/>
      <w:r>
        <w:t>Collaborateur</w:t>
      </w:r>
      <w:bookmarkEnd w:id="31"/>
    </w:p>
    <w:p w:rsidR="001C4C62" w:rsidRDefault="001C4C62" w:rsidP="00734AA5">
      <w:pPr>
        <w:tabs>
          <w:tab w:val="left" w:pos="2295"/>
        </w:tabs>
        <w:rPr>
          <w:rFonts w:ascii="Times New Roman" w:hAnsi="Times New Roman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"Feuil2!L2C1:L36C9"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1275"/>
        <w:gridCol w:w="2127"/>
        <w:gridCol w:w="2636"/>
        <w:gridCol w:w="1191"/>
        <w:gridCol w:w="709"/>
        <w:gridCol w:w="3260"/>
        <w:gridCol w:w="2090"/>
      </w:tblGrid>
      <w:tr w:rsidR="001C4C62" w:rsidRPr="001C4C62" w:rsidTr="00C8254A">
        <w:trPr>
          <w:trHeight w:val="54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C4C6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collab.COL_CODE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Titre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titre.TITRE_COURT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TITRE_COURT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Nom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collab.COL_NOM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COL_NOM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Prénom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collab.COL_PRENOM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COL_PRENOM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Service. Code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collab.SERV_CODE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SERV_CODE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Fonction. Code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collab.FONC_CODE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FONC_CODE</w:t>
            </w:r>
          </w:p>
        </w:tc>
      </w:tr>
      <w:tr w:rsidR="001C4C62" w:rsidRPr="001C4C62" w:rsidTr="00C8254A">
        <w:trPr>
          <w:trHeight w:val="7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Cabinet. Code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collab.SOC_CODE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Collaborateur/Références/Cabinet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SOC_CODE</w:t>
            </w:r>
          </w:p>
        </w:tc>
      </w:tr>
      <w:tr w:rsidR="001C4C62" w:rsidRPr="001C4C62" w:rsidTr="00C8254A">
        <w:trPr>
          <w:trHeight w:val="7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Cabinet. Nom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societe.SOC_NOM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Collaborateur/Références/Cabinet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SOC_NOM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Horaire. Code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collab.HOR_CODE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Collaborateur/Horaire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HOR_CODE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Adresse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collab.COL_ADRESSE1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COL_ADRESSE1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Adresse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collab.COL_ADRESSE2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COL_ADRESSE2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Adresse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collab.COL_ADRESSE3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COL_ADRESSE3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C.Postal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collab.POSTAL_CODE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POSTAL_CODE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lastRenderedPageBreak/>
              <w:t>Collab. Ville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collab.COL_VILLE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COL_VILLE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Pays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pays.PAYS_LIBELLE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PAYS_LIBELLE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Tel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collab.COL_TEL1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COL_TEL1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Tel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collab.COL_TEL2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COL_TEL2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GSM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collab.COL_TELMOBILE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COL_TELMOBILE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Email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collab.COL_EMAIL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COL_EMAIL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Date de naissance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DateSAPToDate([(collab).(COL_DATE_NAISSANCE)])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COL_DATE_NAISSANCE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Age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Trunc(YearSpan([Collab. Date de naissance];Date))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AGE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Poste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collab.COL_POSTE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COL_POSTE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Matricule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collab.COL_MATRICULE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COL_MATRICULE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Date d'entrée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DateSAPToDate([(collab).(COL_DATE_ENTREE)])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COL_DATE_ENTREE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Date de sortie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DateSAPToDate([(collab).(COL_DATE_SORTIE)])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COL_DATE_SORTIE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Motif de sortie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collab.COL_MOTIFSORTI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COL_MOTIFSORTI</w:t>
            </w:r>
          </w:p>
        </w:tc>
      </w:tr>
      <w:tr w:rsidR="001C4C62" w:rsidRPr="001C4C62" w:rsidTr="00C8254A">
        <w:trPr>
          <w:trHeight w:val="52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Ancienneté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Collaborateur/Autres Info.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Trunc(YearSpan([Collab. Date d'entrée];Date))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ANCIENNETE</w:t>
            </w:r>
          </w:p>
        </w:tc>
      </w:tr>
      <w:tr w:rsidR="001C4C62" w:rsidRPr="001C4C62" w:rsidTr="00C8254A">
        <w:trPr>
          <w:trHeight w:val="54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 Cabinet Frais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collab.SOC_CODE_FRAIS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Collaborateur/Divers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4C62" w:rsidRPr="001C4C62" w:rsidRDefault="001C4C62" w:rsidP="001C4C62">
            <w:pPr>
              <w:rPr>
                <w:rFonts w:ascii="Calibri" w:hAnsi="Calibri"/>
                <w:sz w:val="20"/>
                <w:szCs w:val="20"/>
              </w:rPr>
            </w:pPr>
            <w:r w:rsidRPr="001C4C62">
              <w:rPr>
                <w:rFonts w:ascii="Calibri" w:hAnsi="Calibri"/>
                <w:sz w:val="20"/>
                <w:szCs w:val="20"/>
              </w:rPr>
              <w:t>SOC_CODE_FRAIS</w:t>
            </w:r>
          </w:p>
        </w:tc>
      </w:tr>
    </w:tbl>
    <w:p w:rsidR="00F35B5A" w:rsidRDefault="001C4C62" w:rsidP="00734AA5">
      <w:pPr>
        <w:tabs>
          <w:tab w:val="left" w:pos="2295"/>
        </w:tabs>
      </w:pPr>
      <w:r>
        <w:fldChar w:fldCharType="end"/>
      </w:r>
    </w:p>
    <w:p w:rsidR="00F35B5A" w:rsidRDefault="00F35B5A">
      <w:r>
        <w:br w:type="page"/>
      </w:r>
    </w:p>
    <w:p w:rsidR="00F35B5A" w:rsidRDefault="00F35B5A" w:rsidP="00483D91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2" w:name="_Toc404152807"/>
      <w:r>
        <w:lastRenderedPageBreak/>
        <w:t>Correspondant</w:t>
      </w:r>
      <w:bookmarkEnd w:id="32"/>
    </w:p>
    <w:p w:rsidR="00F35B5A" w:rsidRDefault="00F35B5A" w:rsidP="00F35B5A">
      <w:pPr>
        <w:pStyle w:val="Module"/>
        <w:tabs>
          <w:tab w:val="left" w:pos="426"/>
        </w:tabs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"Feuil2!L2C1:L52C9" \a \f 4 \h  \* MERGEFORMAT </w:instrText>
      </w:r>
      <w:r>
        <w:fldChar w:fldCharType="separate"/>
      </w:r>
    </w:p>
    <w:p w:rsidR="00F35B5A" w:rsidRDefault="00F35B5A" w:rsidP="00F35B5A">
      <w:pPr>
        <w:pStyle w:val="Module"/>
        <w:tabs>
          <w:tab w:val="left" w:pos="426"/>
        </w:tabs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end"/>
      </w:r>
      <w:r>
        <w:fldChar w:fldCharType="begin"/>
      </w:r>
      <w:r>
        <w:instrText xml:space="preserve"> LINK Excel.Sheet.12 "Feuil1" "Feuil2!L2C1:L52C9"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1"/>
        <w:gridCol w:w="1261"/>
        <w:gridCol w:w="2431"/>
        <w:gridCol w:w="1782"/>
        <w:gridCol w:w="894"/>
        <w:gridCol w:w="705"/>
        <w:gridCol w:w="3502"/>
        <w:gridCol w:w="2132"/>
      </w:tblGrid>
      <w:tr w:rsidR="00F35B5A" w:rsidRPr="00F35B5A" w:rsidTr="00F35B5A">
        <w:trPr>
          <w:trHeight w:val="540"/>
        </w:trPr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5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Identifiant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CONVERT([(corresp).(COR_ID)],UNSIGNED INTEGER)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COR_ID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Code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COR_CODE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CRITCOR_CODE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corresp.CRITCOR_CODE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CRITCOR_CODE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Titre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corresp.TITRE_CODE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TITRE_CODE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Nom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corresp.COR_NOM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COR_NOM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Prénom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corresp.COR_PRENOM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COR_PRENOM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Tel 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corresp.COR_TEL1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COR_TEL1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Tel 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corresp.COR_TEL2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COR_TEL2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GSM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corresp.COR_GSM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COR_GSM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Fax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corresp.COR_FAX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COR_FAX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Email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corresp.COR_EMAIL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COR_EMAIL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COR_ID_ADJOINT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corresp.COR_ID_ADJOINT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COR_ID_ADJOINT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Adresse 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corresp.COR_ADR1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COR_ADR1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Adresse 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corresp.COR_ADR2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COR_ADR2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lastRenderedPageBreak/>
              <w:t>Corresp. Adresse 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corresp.COR_ADR3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COR_ADR3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C.Postal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corresp.POSTAL_CODE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POSTAL_CODE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Ville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corresp.COR_VILLE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COR_VILLE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COR_BLOB_IMAGE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corresp.COR_BLOB_IMAGE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COR_BLOB_IMAGE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COR_MEMO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corresp.COR_MEMO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COR_MEMO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Date de naissance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DateSAPToDate([(corresp).(COR_DATE_NAISSANCE)])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COR_DATE_NAISSANCE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COR_WEB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corresp.COR_WEB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COR_WEB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Mt CHIFFRE1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corresp.COR_M_CHIFFRE1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COR_M_CHIFFRE1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Mt CHIFFRE 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corresp.COR_M_CHIFFRE2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COR_M_CHIFFRE2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TEXTE1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corresp.COR_TEXTE1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COR_TEXTE1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TEXTE2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corresp.COR_TEXTE2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COR_TEXTE2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TEXTE3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corresp.COR_TEXTE3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COR_TEXTE3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LISTE1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corresp.COR_LISTE1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COR_LISTE1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LISTE2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corresp.COR_LISTE2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COR_LISTE2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COR_DATEHEURE_MODIF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corresp.COR_DATEHEURE_MODIF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COR_DATEHEURE_MODIF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COL_CODE_MODIF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corresp.COL_CODE_MODIF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COL_CODE_MODIF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lastRenderedPageBreak/>
              <w:t>Corresp. COR_DEPTNAISS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corresp.COR_DEPTNAISS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COR_DEPTNAISS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COR_COMMUNENAISS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corresp.COR_COMMUNENAISS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COR_COMMUNENAISS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COR_PAYS_CODE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corresp.COR_PAYS_CODE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COR_PAYS_CODE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COR_NOM_MARITAL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corresp.COR_NOM_MARITAL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COR_NOM_MARITAL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PAYS_CODE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corresp.PAYS_CODE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PAYS_CODE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PE_GUID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corresp.PE_GUID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PE_GUID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LISTE3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corresp.COR_LISTE3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COR_LISTE3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LISTE4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corresp.COR_LISTE4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COR_LISTE4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TEXTE4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corresp.COR_TEXTE4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COR_TEXTE4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COR_INSEE_COMMUNENAISS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corresp.COR_INSEE_COMMUNENAISS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COR_INSEE_COMMUNENAISS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DATE_1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DateSAPToDate([(corresp).(COR_DATE_1)])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COR_DATE_1</w:t>
            </w:r>
          </w:p>
        </w:tc>
      </w:tr>
      <w:tr w:rsidR="00F35B5A" w:rsidRPr="00F35B5A" w:rsidTr="00F35B5A">
        <w:trPr>
          <w:trHeight w:val="52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Corresp. DATE_2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DateSAPToDate([(corresp).(COR_DATE_2)])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COR_DATE_2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ADRCORR. Identifiant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Correspondant/Adresse-Correspondant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CONVERT([(adr_cor).(AC_ID)],UNSIGNED INTEGER)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AC_ID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Correspondant/Adresse-Correspondant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CONVERT([(adr_cor).(ADR_ID)],UNSIGNED INTEGER)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adr_cor.COL_CODE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Correspondant/Adresse-Correspondant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lastRenderedPageBreak/>
              <w:t>ADRCORR. I_TYPE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adr_cor.AC_I_TYPE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Correspondant/Adresse-Correspondant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AC_I_TYPE</w:t>
            </w:r>
          </w:p>
        </w:tc>
      </w:tr>
      <w:tr w:rsidR="00F35B5A" w:rsidRPr="00F35B5A" w:rsidTr="00F35B5A">
        <w:trPr>
          <w:trHeight w:val="780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Fonction. Code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adr_cor.FONC_CODE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Correspondant/Adresse-Correspondant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FONC_CODE</w:t>
            </w:r>
          </w:p>
        </w:tc>
      </w:tr>
      <w:tr w:rsidR="00F35B5A" w:rsidRPr="00F35B5A" w:rsidTr="00F35B5A">
        <w:trPr>
          <w:trHeight w:val="795"/>
        </w:trPr>
        <w:tc>
          <w:tcPr>
            <w:tcW w:w="21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ADRCORR. libellé de la fonction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adr_cor.ADR_COR_FONC_LIBELLE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Correspondant/Adresse-Correspondant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ADR_COR_FONC_LIBELLE</w:t>
            </w:r>
          </w:p>
        </w:tc>
      </w:tr>
    </w:tbl>
    <w:p w:rsidR="00F35B5A" w:rsidRDefault="00F35B5A" w:rsidP="00F35B5A">
      <w:pPr>
        <w:pStyle w:val="Module"/>
        <w:tabs>
          <w:tab w:val="left" w:pos="426"/>
        </w:tabs>
        <w:jc w:val="left"/>
      </w:pPr>
      <w:r>
        <w:fldChar w:fldCharType="end"/>
      </w:r>
    </w:p>
    <w:p w:rsidR="00F35B5A" w:rsidRDefault="00F35B5A">
      <w:pPr>
        <w:rPr>
          <w:rFonts w:ascii="Verdana" w:eastAsia="Calibri" w:hAnsi="Verdana" w:cstheme="minorBidi"/>
          <w:b/>
          <w:iCs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3" w:name="_Toc404152808"/>
      <w:r>
        <w:lastRenderedPageBreak/>
        <w:t>Exercice</w:t>
      </w:r>
      <w:bookmarkEnd w:id="33"/>
    </w:p>
    <w:p w:rsidR="00F35B5A" w:rsidRDefault="00F35B5A" w:rsidP="00F35B5A">
      <w:pPr>
        <w:pStyle w:val="Module"/>
        <w:tabs>
          <w:tab w:val="left" w:pos="426"/>
        </w:tabs>
        <w:ind w:left="715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"Feuil2!L2C1:L40C9"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1302"/>
        <w:gridCol w:w="2347"/>
        <w:gridCol w:w="1310"/>
        <w:gridCol w:w="900"/>
        <w:gridCol w:w="687"/>
        <w:gridCol w:w="3719"/>
        <w:gridCol w:w="3191"/>
      </w:tblGrid>
      <w:tr w:rsidR="00F35B5A" w:rsidRPr="00F35B5A" w:rsidTr="00F35B5A">
        <w:trPr>
          <w:trHeight w:val="540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3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35B5A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Identiifiant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CONVERT([(Exercice_N1).(EXO_ID)],UNSIGNED INTEGER)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EXERCICE_IDENTIFIANT_EXERCICE_N_1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Code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Exercice_N1.EXO_CODE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Date Début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DateSAPToDate([(Exercice_N1).(EXO_DATE_DEB)])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EXERCICE_DATE_DEBUT_EXERCICE_N_1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Date Fin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DateSAPToDate([(Exercice_N1).(EXO_DATE_FIN)])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EXERCICE_DATE_FIN_EXERCICE_N_1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Cloturée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Corres([(Exercice_N1).(EXO_B_CLOTURE)];"OUI-NON")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EXERCICE_EXERCICE_CLOTURE_N_1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Date Cloture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DateSAPToDate([(Exercice_N1).(EXO_DATE_CLOTURE)])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EXERCICE_DATE_CLOTURE_EXERCICE_N_1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Courant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Corres([(Exercice_N1).(EXO_B_COURANT)];"OUI-NON")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EXERCICE_EXERCICE_COURANT_N_1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N+1. Code Exercice Précédent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Exercice_N1.EXO_CODE_PRECEDENT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N+1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EXERCICE_CODE_EXERCICE_PRECEDENT_N_1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Identifiant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CONVERT([(Exercice).(EXO_ID)],UNSIGNED INTEGER)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EXERCICE_IDENTIFIANT_EXERCICE_N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Identifiant Dossier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CONVERT([(Exercice).(ADR_ID)],UNSIGNED INTEGER)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EXERCICE_IDENTIFIANT_ADRESSE_N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Code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Exercice.EXO_CODE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Date début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DateSAPToDate([(Exercice).(EXO_DATE_DEB)])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EXERCICE_DATE_DEBUT_EXERCICE_N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Date Fin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DateSAPToDate([(Exercice).(EXO_DATE_FIN)])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EXERCICE_DATE_FIN_EXERCICE_N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Cloturée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Exercice.EXO_B_CLOTURE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EXERCICE_EXERCICE_CLOTURE_N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Date Cloture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DateSAPToDate([(Exercice).(EXO_DATE_CLOTURE)])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EXERCICE_DATE_CLOTURE_EXERCICE_N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lastRenderedPageBreak/>
              <w:t>Exercice N. Courant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Exercice.EXO_B_COURANT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EXERCICE_EXERCICE_COURANT_N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N. Code Exercice Précédent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Exercice.EXO_CODE_PRECEDENT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EXERCICE_CODE_EXERCICE_PRECEDENT_N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Identifiant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CONVERT([(Exercice_n-1).(EXO_ID)],UNSIGNED INTEGER)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EXERCICE_IDENTIFIANT_EXERCICE_N1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Code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Exercice_n-1.EXO_CODE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EXERCICE_CODE_EXERCICE_N1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Date Début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DateSAPToDate([(Exercice_n-1).(EXO_DATE_DEB)])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EXERCICE_DATE_DEBUT_EXERCICE_N1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Date Fin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DateSAPToDate([(Exercice_n-1).(EXO_DATE_FIN)])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EXERCICE_DATE_FIN_EXERCICE_N1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Cloturée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Corres([(Exercice_n-1).(EXO_B_CLOTURE)];"OUI-NON")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EXERCICE_EXERCICE_CLOTURE_N1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Date Cloture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DateSAPToDate([(Exercice_n-1).(EXO_DATE_CLOTURE)])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Exercice_DATE_CLOTURE_Exercice_N1</w:t>
            </w:r>
          </w:p>
        </w:tc>
      </w:tr>
      <w:tr w:rsidR="00F35B5A" w:rsidRPr="00F35B5A" w:rsidTr="00F35B5A">
        <w:trPr>
          <w:trHeight w:val="78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Courant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Corres([(Exercice_n-1).(EXO_B_COURANT)];"OUI-NON")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Exercice_Exercice_COURANT_N1</w:t>
            </w:r>
          </w:p>
        </w:tc>
      </w:tr>
      <w:tr w:rsidR="00F35B5A" w:rsidRPr="00F35B5A" w:rsidTr="00F35B5A">
        <w:trPr>
          <w:trHeight w:val="78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N-1. Code Exercice Précédent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Exercice_n-1.EXO_CODE_PRECEDENT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EXERCICE_CODE_EXERCICE_PRECEDENT_N1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Identifiant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CONVERT([(Exercice_N-2).(EXO_ID)],UNSIGNED INTEGER)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EXERCICE_IDENTIFIANT_EXERCICE_N2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Code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Exercice_N-2.EXO_CODE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EXERCICE_CODE_EXERCICE_N2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Date Début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DateSAPToDate([(Exercice_N-2).(EXO_DATE_DEB)])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EXERCICE_DATE_DEBUT_EXERCICE_N2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Date Fin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DateSAPToDate([(Exercice_N-2).(EXO_DATE_FIN)])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EXERCICE_DATE_FIN_EXERCICE_N2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Cloturée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Corres([(Exercice_N-2).(EXO_B_CLOTURE)];"OUI-NON")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EXERCICE_EXERCICE_CLOTURE_N2</w:t>
            </w:r>
          </w:p>
        </w:tc>
      </w:tr>
      <w:tr w:rsidR="00F35B5A" w:rsidRPr="00F35B5A" w:rsidTr="00F35B5A">
        <w:trPr>
          <w:trHeight w:val="52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Date Cloture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DateSAPToDate([(Exercice_N-2).(EXO_DATE_CLOTURE)])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EXERCICE_DATE_CLOTURE_EXERCICE_N2</w:t>
            </w:r>
          </w:p>
        </w:tc>
      </w:tr>
      <w:tr w:rsidR="00F35B5A" w:rsidRPr="00F35B5A" w:rsidTr="00F35B5A">
        <w:trPr>
          <w:trHeight w:val="78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lastRenderedPageBreak/>
              <w:t>Exercice N-2. Courant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Corres([(Exercice_N-2).(EXO_B_COURANT)];"OUI-NON")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EXERCICE_EXERCICE_COURANT_N2</w:t>
            </w:r>
          </w:p>
        </w:tc>
      </w:tr>
      <w:tr w:rsidR="00F35B5A" w:rsidRPr="00F35B5A" w:rsidTr="00F35B5A">
        <w:trPr>
          <w:trHeight w:val="79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 N-2. Code ExercicePrécédent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Exercice_N-2.EXO_CODE_PRECEDENT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Exercice/Exercice N-2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B5A" w:rsidRPr="00F35B5A" w:rsidRDefault="00F35B5A" w:rsidP="00F35B5A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B5A" w:rsidRPr="00F35B5A" w:rsidRDefault="00F35B5A" w:rsidP="00F35B5A">
            <w:pPr>
              <w:rPr>
                <w:rFonts w:ascii="Calibri" w:hAnsi="Calibri"/>
                <w:sz w:val="20"/>
                <w:szCs w:val="20"/>
              </w:rPr>
            </w:pPr>
            <w:r w:rsidRPr="00F35B5A">
              <w:rPr>
                <w:rFonts w:ascii="Calibri" w:hAnsi="Calibri"/>
                <w:sz w:val="20"/>
                <w:szCs w:val="20"/>
              </w:rPr>
              <w:t>EXERCICE_CODE_EXERCICE_PRECEDENT_N2</w:t>
            </w:r>
          </w:p>
        </w:tc>
      </w:tr>
    </w:tbl>
    <w:p w:rsidR="00F35B5A" w:rsidRDefault="00F35B5A" w:rsidP="00F35B5A">
      <w:pPr>
        <w:pStyle w:val="Module"/>
        <w:tabs>
          <w:tab w:val="left" w:pos="426"/>
        </w:tabs>
        <w:ind w:left="715"/>
        <w:jc w:val="left"/>
      </w:pPr>
      <w:r>
        <w:fldChar w:fldCharType="end"/>
      </w:r>
    </w:p>
    <w:p w:rsidR="00F35B5A" w:rsidRDefault="00F35B5A">
      <w:pPr>
        <w:rPr>
          <w:rFonts w:ascii="Verdana" w:eastAsia="Calibri" w:hAnsi="Verdana" w:cstheme="minorBidi"/>
          <w:b/>
          <w:iCs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4" w:name="_Toc404152809"/>
      <w:r>
        <w:lastRenderedPageBreak/>
        <w:t>Groupe Dossier</w:t>
      </w:r>
      <w:bookmarkEnd w:id="34"/>
    </w:p>
    <w:p w:rsidR="005E3929" w:rsidRDefault="005E3929" w:rsidP="005E3929">
      <w:pPr>
        <w:pStyle w:val="Module"/>
        <w:tabs>
          <w:tab w:val="left" w:pos="426"/>
        </w:tabs>
        <w:ind w:left="715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"Feuil2!L2C1:L465C9" \a \f 4 \h </w:instrText>
      </w:r>
      <w:r w:rsidR="0000518C">
        <w:instrText xml:space="preserve">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235"/>
        <w:gridCol w:w="2111"/>
        <w:gridCol w:w="2393"/>
        <w:gridCol w:w="698"/>
        <w:gridCol w:w="610"/>
        <w:gridCol w:w="4042"/>
        <w:gridCol w:w="1875"/>
      </w:tblGrid>
      <w:tr w:rsidR="005E3929" w:rsidRPr="005E3929" w:rsidTr="0000518C">
        <w:trPr>
          <w:trHeight w:val="315"/>
        </w:trPr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23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0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E392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CONVERT([(adresse).(ADR_ID)],UNSIGNED INTEGER)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ADR_ID_DOSSIER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Personne Morale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Corres([(adresse).(ADR_B_MORALE)];"OUI-NON")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ADR_B_MORALE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Titre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titre.TITRE_COURT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TITRE_COURT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ADR_NOM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ADR_PRENOM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adresse.GENRE_CODE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Dossier/Général/Genre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Genre. Libellé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genre.GENRE_LIBELLE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Dossier/Général/Genre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GENRE_LIBELLE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Activité.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adresse.ACT_CODE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Dossier/Général/Activité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Activité. Libellé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activite.ACT_LIBELLE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Dossier/Général/Activité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ACT_LIBELLE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adresse.GRP_CODE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Titre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groupe.GRP_TITRE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GRP_TITRE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GRP_NOM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GRP_PRENOM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Fonction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groupe.FONC_CODE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FONC_CODE1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Groupe.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GRP_ADR1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GRP_ADR2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groupe.GRP_CPOSTAL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GRP_CPOSTAL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GRP_VILLE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Tel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groupe.GRP_TEL1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GRP_TEL1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Tel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groupe.GRP_TEL2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GRP_TEL2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GSM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groupe.GRP_GSM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GRP_GSM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Fax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groupe.GRP_FAX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GRP_FAX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Email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groupe.GRP_EMAIL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GRP_EMAIL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Adjoint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groupe.GRP_ADJOINT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GRP_ADJOINT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 Memo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groupe.GRP_MEMO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Dossier/Général/Groupe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GRP_MEMO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Titre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societe.TITRE_CODE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TITRE_CODE1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adresse.SOC_CODE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SOC_NOM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Responsable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societe.SOC_RESPONSABL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SOC_RESPONSABLE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SOC_ADR1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Cabinet.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SOC_ADR2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SOC_ADR3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SOC_VILLE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Tel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societe.SOC_TEL1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SOC_TEL1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Tel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societe.SOC_TEL2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SOC_TEL2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Fax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societe.SOC_FAX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SOC_FAX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Date Début exercice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DateSAPToDate([(societe).(SOC_DATE_DEBUTEXO)])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SOC_DATE_DEBUTEXO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Date Fin exercice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DateSAPToDate([(societe).(SOC_DATE_FINEXO)])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SOC_DATE_FINEXO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Email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societe.SOC_EMAIL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SOC_EMAIL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SOC_WEB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NAF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societe.NAF_CODE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NAF_CODE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Forme Juridique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societe.JUR_CODE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JUR_CODE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SIRET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societe.SOC_SIRET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SOC_SIRET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RC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societe.SOC_NUMRC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SOC_NUMRC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Cabinet. TVA IntraCom.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societe.SOC_NUMTVA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SOC_NUMTVA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ICS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societe.SOC_ICS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Dossier/Général/Cabinet/Coordonnées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SOC_ICS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Format Compta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Corres([(societe).(SOC_I_TYPECPTA)];"FORMAT - CPTA")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SOC_I_TYPECPTA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Date verrouillage Gestion Interne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DateSAPToDate([(societe).(SOC_DATE_VALIDCOMPTAAUX)])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SOC_DATE_VALIDCOMPTAAUX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Préfixe G.I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societe.SOC_PREFIXE_GI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Fact/Extrait de compte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SOC_PREFIXE_GI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Environement G.I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societe.SOC_ENV_GI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Fact/Extrait de compte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SOC_ENV_GI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Dossier Comptable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societe.SOC_DOSSCPTA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Fact/Extrait de compte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SOC_DOSSCPTA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Chemin Export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LeftStr([(societe).(SOC_CPTAPATH)];100)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SOC_CPTAPATH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JRN_ID_JV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societe.JRN_ID_JV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Vente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JRN_ID_JV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JV.Code Journal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journal_Vente.JRN_CODE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Vente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JRN_CODE_JV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JV.Libellé Journal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journal_Vente.JRN_LIBELLE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Vente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JRN_LIBELLE_JV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JV.Compte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journal_Vente.COMPTE_CODE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Vente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COMPTE_CODE_JV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JV.Section Analytique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societe.SOC_SECT_ANA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Vente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SOC_SECT_ANA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JRN_ID_FRAIS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societe.JRN_ID_FRAIS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Frais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JRN_ID_FRAIS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JF.Code Journal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journal_Frais.JRN_CODE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Frais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JRN_CODE_JF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JF.Libellé Journal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journal_Frais.JRN_LIBELLE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Frais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JRN_LIBELLE_JF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JF.Compte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journal_Frais.COMPTE_CODE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Frais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COMPTE_CODE_JF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JF.Section Analytique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societe.SOC_SECT_ANA_FRAIS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compta/Journal de Frais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SOC_SECT_ANA_FRAIS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Code ventilation en comptabilité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societe.SOC_EQUIV_AROB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Dossier/Général/Cabinet/Compta / Fact/Transfert en compta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SOC_EQUIV_AROB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SOC_DOSSGEST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societe.SOC_DOSSGEST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SOC_DOSSGEST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Memo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LeftStr([(societe).(SOC_MEMO)];100)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Journal OD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Corres([(societe).(SOC_JRNOD)];"FORMAT - CPTA")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SOC_JRNOD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SOC_I_TYPEGEST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societe.SOC_I_TYPEGEST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SOC_I_TYPEGEST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MSK_ID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societe.MSK_ID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MSK_ID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SOC_NOMETAT_FACT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societe.SOC_NOMETAT_FACT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SOC_NOMETAT_FACT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TITRE_CODE_RESP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societe.TITRE_CODE_RESP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TITRE_CODE_RESP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SOC_BLOB_LOGO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societe.SOC_BLOB_LOGO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SOC_BLOB_LOGO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SOC_MEMO_COMFACT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societe.SOC_MEMO_COMFACT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SOC_MEMO_COMFACT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SOC_MEMO_MENTION1_FACTURE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societe.SOC_MEMO_MENTION1_FACTURE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SOC_MEMO_MENTION1_FACTURE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Cabinet. SOC_MEMO_MENTION1_AVOIR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societe.SOC_MEMO_MENTION1_AVOIR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SOC_MEMO_MENTION1_AVOIR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SOC_MEMO_MENTION4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SOC_MEMO_MENTION5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SOC_MEMO_MENTION6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SOC_MEMO_MENTION7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SOC_MEMO_MENTION8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SOC_MEMO_MENTION9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societe.SOC_MEMO_MENTION10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SOC_MEMO_MENTION10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SOC_MEMO_MENTIONPIED1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societe.SOC_MEMO_MENTIONPIED1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SOC_MEMO_MENTIONPIED1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Cabinet. SOC_MEMO_MENTIONPIED2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societe.SOC_MEMO_MENTIONPIED2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SOC_MEMO_MENTIONPIED2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SOC_I_PRODCPTA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societe.SOC_I_PRODCPTA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SOC_I_PRODCPTA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SOC_ENV_PRODCPTA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societe.SOC_ENV_PRODCPTA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SOC_ENV_PRODCPTA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SOC_I_PRODPAIE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societe.SOC_I_PRODPAIE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SOC_I_PRODPAIE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SOC_ENV_PRODPAIE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societe.SOC_ENV_PRODPAIE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SOC_ENV_PRODPAIE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SOC_PREFIXE_CPTA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societe.SOC_PREFIXE_CPTA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SOC_PREFIXE_CPTA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SOC_PREFIXE_PAIE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societe.SOC_PREFIXE_PAIE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SOC_PREFIXE_PAIE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SOC_TEXTE1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societe.SOC_TEXTE1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SOC_TEXTE1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SOC_TEXTE2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societe.SOC_TEXTE2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SOC_TEXTE2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SOC_TEXTE3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societe.SOC_TEXTE3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SOC_TEXTE3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SOC_LISTE1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societe.SOC_LISTE1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SOC_LISTE1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SOC_LISTE2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societe.SOC_LISTE2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SOC_LISTE2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SOC_M_CHIFFRE1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societe.SOC_M_CHIFFRE1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SOC_M_CHIFFRE1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SOC_M_CHIFFRE2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societe.SOC_M_CHIFFRE2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SOC_M_CHIFFRE2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JRN_ID_ECARTREGLEMENT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societe.JRN_ID_ECARTREGLEMENT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JRN_ID_ECARTREGLEMENT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Cabinet. COMPTE_CODE_CHARGE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societe.COMPTE_CODE_CHARGE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COMPTE_CODE_CHARGE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COMPTE_CODE_PRODUIT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societe.COMPTE_CODE_PRODUIT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COMPTE_CODE_PRODUIT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SOC_ENV_GESCOM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societe.SOC_ENV_GESCOM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SOC_ENV_GESCOM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SOC_LIEN_EXTRAITCPT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societe.SOC_LIEN_EXTRAITCPT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SOC_LIEN_EXTRAITCPT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SOC_LIEN_LIBELLE_EXTRAITCPT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societe.SOC_LIEN_LIBELLE_EXTRAITCPT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SOC_LIEN_LIBELLE_EXTRAITCPT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ADR_ID_PRODUCTION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societe.ADR_ID_PRODUCTION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ADR_ID_PRODUCTION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SOC_BLOB_LOGO2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societe.SOC_BLOB_LOGO2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SOC_BLOB_LOGO2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SOC_ENV_NOMADECPTA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societe.SOC_ENV_NOMADECPTA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SOC_ENV_NOMADECPTA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Cabinet. SOC_TIMESTP_PSYNC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societe.SOC_TIMESTP_PSYNC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SOC_TIMESTP_PSYNC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ADR_ADR3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ADR_VILLE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Dossier.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pays.PAYS_LIBELLE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PAYS_LIBELLE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Région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region.REGION_LIBELLE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REGION_LIBELLE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Tel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adresse.ADR_TEL1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ADR_TEL1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GSM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adresse.ADR_TEL2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ADR_TEL2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Fax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adresse.ADR_FAX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ADR_FAX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Email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adresse.ADR_EMAIL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ADR_EMAIL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ADR_WEB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Titre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collab_N1.TITRE_CODE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COL_NOM_N1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COL_PRENOM_N1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Code Cabinet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collab_N1.SOC_CODE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Code Service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collab_N1.SERV_CODE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SERV_CODE_N1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Code Fonction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collab_N1.FONC_CODE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1/Références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FONC_CODE_N1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1. Code Horaire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collab_N1.HOR_CODE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1/Horaire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HOR_CODE_N1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collab_N1.COL_ADRESSE1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COL_ADRESSE1_N1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collab_N1.COL_ADRESSE2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COL_ADRESSE2_N1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collab_N1.COL_ADRESSE3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COL_ADRESSE3_N1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COL_VILLE_N1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Tel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collab_N1.COL_TEL1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COL_TEL1_N1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Tel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collab_N1.COL_TEL2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COL_TEL2_N1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Fax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collab_N1.COL_FAX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COL_FAX_N1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GSM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collab_N1.COL_TELMOBILE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COL_TELMOBILE_N1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1. Email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collab_N1.COL_EMAIL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COL_EMAIL_N1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Date de Naissance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DateSAPToDate([(collab_N1).(COL_DATE_NAISSANCE)])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COL_DATE_NAISSANCE_N1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AGE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Trunc(YearSpan([Collab 1. Date de Naissance];Date))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AGE_N1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Poste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collab_N1.COL_POSTE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COL_POSTE_N1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Matricule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collab_N1.COL_MATRICULE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COL_MATRICULE_N1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Date d'entrée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DateSAPToDate([(collab_N1).(COL_DATE_ENTREE)])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COL_DATE_ENTREE_N1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Date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DateSAPToDate([(collab_N1).(COL_DATE_SORTIE)])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COL_DATE_SORTIE_N1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Motif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collab_N1.COL_MOTIFSORTI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COL_MOTIFSORTI_N1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Ancienneté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Trunc(YearSpan([Collab 1. Date d'entrée];Date))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ANCIENNETE_N1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Cabinet Frais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collab_N1.SOC_CODE_FRAIS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SOC_CODE_FRAIS_N1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COL_I_TYPE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collab_N1.COL_I_TYPE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COL_I_TYPE0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1. COL_MOTPASSE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collab_N1.COL_MOTPASSE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COL_MOTPASSE0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COL_MEMO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collab_N1.COL_MEMO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COL_MEMO0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COL_M_CHIFFRE1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collab_N1.COL_M_CHIFFRE1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COL_M_CHIFFRE10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COL_M_CHIFFRE2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collab_N1.COL_M_CHIFFRE2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COL_M_CHIFFRE20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COL_TEXTE1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collab_N1.COL_TEXTE1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COL_TEXTE10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COL_TEXTE2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collab_N1.COL_TEXTE2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COL_TEXTE20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COL_LISTE1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collab_N1.COL_LISTE1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COL_LISTE10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COL_LISTE2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collab_N1.COL_LISTE2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COL_LISTE20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COL_CODE_ADJOINT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collab_N1.COL_CODE_ADJOINT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COL_CODE_ADJOINT0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QUALIF_CODE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collab_N1.QUALIF_CODE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QUALIF_CODE0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COL_SECT_ANA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collab_N1.COL_SECT_ANA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COL_SECT_ANA0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1. COL_EQUIV_AROB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collab_N1.COL_EQUIV_AROB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COL_EQUIV_AROB0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COL_B_OLOOK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collab_N1.COL_B_OLOOK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COL_B_OLOOK0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ADR_ID_DERNIER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collab_N1.ADR_ID_DERNIER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ADR_ID_DERNIER0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COL_B_PLANTHEOJOUR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collab_N1.COL_B_PLANTHEOJOUR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COL_B_PLANTHEOJOUR0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COL_DATE_TEMPSVAL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collab_N1.COL_DATE_TEMPSVAL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COL_DATE_TEMPSVAL0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LOCALIS_CODE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collab_N1.LOCALIS_CODE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LOCALIS_CODE0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COL_BLOB_PIC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collab_N1.COL_BLOB_PIC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COL_BLOB_PIC0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COL_PASSWEB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collab_N1.COL_PASSWEB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COL_PASSWEB0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COL_I_MODECNXWEB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collab_N1.COL_I_MODECNXWEB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COL_I_MODECNXWEB0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ACT_ID_PAIE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collab_N1.ACT_ID_PAIE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ACT_ID_PAIE0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COL_SECU_PAIE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collab_N1.COL_SECU_PAIE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COL_SECU_PAIE0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1. COL_SECU_COMPTA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collab_N1.COL_SECU_COMPTA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COL_SECU_COMPTA0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1. COL_TIMESTP_PSYNC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collab_N1.COL_TIMESTP_PSYNC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COL_TIMESTP_PSYNC0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Titre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collab_N2.TITRE_CODE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COL_NOM_N2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COL_PRENOM_N2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Code Cabinet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collab_N2.SOC_CODE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Code Service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collab_N2.SERV_CODE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SERV_CODE_N2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Code Fonction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collab_N2.FONC_CODE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FONC_CODE_N2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Code Horaire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collab_N2.HOR_CODE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2/Horaire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HOR_CODE_N2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collab_N2.COL_ADRESSE1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COL_ADRESSE1_N2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2.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collab_N2.COL_ADRESSE2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COL_ADRESSE2_N2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collab_N2.COL_ADRESSE3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COL_ADRESSE3_N2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COL_VILLE_N2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Tel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collab_N2.COL_TEL1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COL_TEL1_N2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Tel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collab_N2.COL_TEL2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COL_TEL2_N2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GSM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collab_N2.COL_TELMOBILE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COL_TELMOBILE_N2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Fax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collab_N2.COL_FAX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COL_FAX_N2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Email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collab_N2.COL_EMAIL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COL_EMAIL_N2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Date de naissance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DateSAPToDate([(collab_N2).(COL_DATE_NAISSANCE)])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COL_DATE_NAISSANCE_N2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2. Poste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collab_N2.COL_POSTE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COL_POSTE_N2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AGE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Trunc(YearSpan([Collab 2. Date de Naissance];Date))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AGE_N2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Matricule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collab_N2.COL_MATRICULE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COL_MATRICULE_N2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Date d'entrée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DateSAPToDate([(collab_N2).(COL_DATE_ENTREE)])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COL_DATE_ENTREE_N2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Date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DateSAPToDate([(collab_N2).(COL_DATE_SORTIE)])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COL_DATE_SORTIE_N2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Modif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collab_N2.COL_MOTIFSORTI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COL_MOTIFSORTI_N2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Ancienneté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Trunc(YearSpan([Collab 2. Date d'entrée];Date))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ANCIENNETE_N2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Cabinet Frais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collab_N2.SOC_CODE_FRAIS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SOC_CODE_FRAIS__N2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COL_I_TYPE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collab_N2.COL_I_TYPE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COL_I_TYPE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COL_MOTPASSE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collab_N2.COL_MOTPASSE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COL_MOTPASSE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2. COL_MEMO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collab_N2.COL_MEMO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COL_MEMO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COL_M_CHIFFRE1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collab_N2.COL_M_CHIFFRE1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COL_M_CHIFFRE2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collab_N2.COL_M_CHIFFRE2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COL_TEXTE1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collab_N2.COL_TEXTE1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COL_TEXTE2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collab_N2.COL_TEXTE2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COL_LISTE1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collab_N2.COL_LISTE1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COL_LISTE2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collab_N2.COL_LISTE2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COL_LISTE2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QUALIF_CODE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collab_N2.QUALIF_CODE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QUALIF_CODE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COL_SECT_ANA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collab_N2.COL_SECT_ANA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COL_SECT_ANA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COL_EQUIV_AROB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collab_N2.COL_EQUIV_AROB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COL_EQUIV_AROB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COL_B_OLOOK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collab_N2.COL_B_OLOOK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COL_B_OLOOK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2. ADR_ID_DERNIER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collab_N2.ADR_ID_DERNIER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ADR_ID_DERNIER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COL_B_PLANTHEOJOUR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collab_N2.COL_B_PLANTHEOJOUR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COL_B_PLANTHEOJOUR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COL_DATE_TEMPSVAL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collab_N2.COL_DATE_TEMPSVAL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COL_DATE_TEMPSVAL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LOCALIS_CODE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collab_N2.LOCALIS_CODE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LOCALIS_CODE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COL_BLOB_PIC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collab_N2.COL_BLOB_PIC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COL_BLOB_PIC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COL_PASSWEB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collab_N2.COL_PASSWEB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COL_PASSWEB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COL_I_MODECNXWEB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collab_N2.COL_I_MODECNXWEB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COL_I_MODECNXWEB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ACT_ID_PAIE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collab_N2.ACT_ID_PAIE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ACT_ID_PAIE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COL_SECU_PAIE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collab_N2.COL_SECU_PAIE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COL_SECU_PAIE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COL_SECU_COMPTA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collab_N2.COL_SECU_COMPTA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COL_SECU_COMPTA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2. COL_TIMESTP_PSYNC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collab_N2.COL_TIMESTP_PSYNC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COL_TIMESTP_PSYNC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2. COL_CODE_ADJOINT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collab_N2.COL_CODE_ADJOINT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COL_CODE_ADJOINT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Titre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collab_N3.TITRE_CODE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TITRE_CODE_N3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COL_NOM_N3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Prenom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COL_PRENOM_N3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Code Cabinet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collab_N3.SOC_CODE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Code Service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collab_N3.SERV_CODE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SERV_CODE_N3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Code Fonction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collab_N3.FONC_CODE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3/Référence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FONC_CODE_N3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Code Horaire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collab_N3.HOR_CODE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3/Horaire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HOR_CODE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collab_N3.COL_ADRESSE1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COL_ADRESSE1_N3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collab_N3.COL_ADRESSE2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COL_ADRESSE2_N3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3.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collab_N3.COL_ADRESSE3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COL_ADRESSE3_N3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COL_VILLE_N3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Tel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collab_N3.COL_TEL1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COL_TEL1_N3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Tel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collab_N3.COL_TEL2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COL_TEL2_N3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GSM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collab_N3.COL_TELMOBILE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COL_TELMOBILE_N3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Fax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collab_N3.COL_FAX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COL_FAX_N3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Email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collab_N3.COL_EMAIL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COL_EMAIL_N3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Date de naissance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DateSAPToDate([(collab_N3).(COL_DATE_NAISSANCE)])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COL_DATE_NAISSANCE_N3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AGE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Trunc(YearSpan([Collab 3. Date de Naissance];Date))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AGE_N3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3. Poste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collab_N3.COL_POSTE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COL_POSTE_N3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Matricule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collab_N3.COL_MATRICULE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COL_MATRICULE_N3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Date d'entrée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DateSAPToDate([(collab_N3).(COL_DATE_ENTREE)])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COL_DATE_ENTREE_N3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Date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DateSAPToDate([(collab_N3).(COL_DATE_SORTIE)])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COL_DATE_SORTIE_N3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Modif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collab_N3.COL_MOTIFSORTI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COL_MOTIFSORTI_N3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Ancienneté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3/Autres Info.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Trunc(YearSpan([Collab 3. Date d'entrée];Date))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ANCIENNETE_N3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3. Cabinet Frais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collab_N3.SOC_CODE_FRAIS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SOC_CODE_FRAIS_N3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COL_I_TYPE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collab_N3.COL_I_TYPE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COL_I_TYPE1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COL_MOTPASSE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collab_N3.COL_MOTPASSE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COL_MOTPASSE1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COL_MEMO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collab_N3.COL_MEMO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COL_MEMO1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COL_M_CHIFFRE1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collab_N3.COL_M_CHIFFRE1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COL_M_CHIFFRE11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collab_N3.COL_M_CHIFFRE2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COL_M_CHIFFRE21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collab_N3.COL_TEXTE1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COL_TEXTE11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collab_N3.COL_TEXTE2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COL_TEXTE21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collab_N3.COL_LISTE1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COL_LISTE11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collab_N3.COL_LISTE2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COL_LISTE21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COL_CODE_ADJOINT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collab_N3.COL_CODE_ADJOINT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COL_CODE_ADJOINT1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QUALIF_CODE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collab_N3.QUALIF_CODE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QUALIF_CODE1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COL_SECT_ANA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collab_N3.COL_SECT_ANA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COL_SECT_ANA1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COL_EQUIV_AROB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collab_N3.COL_EQUIV_AROB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COL_EQUIV_AROB1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COL_B_OLOOK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collab_N3.COL_B_OLOOK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COL_B_OLOOK1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ADR_ID_DERNIER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collab_N3.ADR_ID_DERNIER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ADR_ID_DERNIER1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COL_B_PLANTHEOJOUR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collab_N3.COL_B_PLANTHEOJOUR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COL_B_PLANTHEOJOUR1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COL_DATE_TEMPSVAL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collab_N3.COL_DATE_TEMPSVAL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COL_DATE_TEMPSVAL1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LOCALIS_CODE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collab_N3.LOCALIS_CODE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LOCALIS_CODE1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COL_BLOB_PIC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collab_N3.COL_BLOB_PIC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COL_BLOB_PIC1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COL_PASSWEB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collab_N3.COL_PASSWEB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COL_PASSWEB1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COL_I_MODECNXWEB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collab_N3.COL_I_MODECNXWEB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COL_I_MODECNXWEB1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ACT_ID_PAIE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collab_N3.ACT_ID_PAIE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ACT_ID_PAIE1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collab_N3.COL_SECU_PAIE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COL_SECU_PAIE1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COL_SECU_COMPTA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collab_N3.COL_SECU_COMPTA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COL_SECU_COMPTA1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COL_TIMESTP_PSYNC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collab_N3.COL_TIMESTP_PSYNC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Dossier/Général/Collaborateur/Collaborateur 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COL_TIMESTP_PSYNC1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4.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COL_CODE_N4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Collab 5.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COL_CODE_N5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6.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COL_CODE_N6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7.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COL_CODE_N7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8.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COL_CODE_N8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9.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COL_CODE_N9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10.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COL_CODE_N10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11.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12.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13.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COL_CODE_N13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14.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COL_CODE_N14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Collab 15.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adresse.COL_CODE_N15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Dossier/Général/Collaborateur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COL_CODE_N15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Identifiant Prescripteur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CONVERT([(adresse).(ADR_ID_PRESC)],UNSIGNED INTEGER)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ADR_ID_PRESC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Dossier_PRESCRIPTEUR.ADR_NOM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ADR_NOM_PRESCIPTEUR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Dossier_PRESCRIPTEUR.ADR_PRENOM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ADR_PRENOM_PRESCIPTEUR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Code du genre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Dossier_PRESCRIPTEUR.GENRE_CODE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GENRE_CODE_PRESCIPTEUR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Dossier_PRESCRIPTEUR.ADR_ADR1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ADR_ADR1_PRESCIPTEUR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Dossier_PRESCRIPTEUR.ADR_ADR2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ADR_ADR2_PRESCIPTEUR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Prescripteur.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Dossier_PRESCRIPTEUR.ADR_ADR3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ADR_ADR3_PRESCIPTEUR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Dossier_PRESCRIPTEUR.ADR_VILLE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ADR_VILLE_PRESCIPTEUR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POSTAL_CODE_PRESCIPTEUR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Prescripteur. Code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Dossier_PRESCRIPTEUR.PAYS_CODE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Dossier/Général/Intervenant/Prescripteur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PAYS_CODE_PRESCIPTEUR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Forme Jurique.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adresse.JUR_CODE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étatiques/Forme Juridique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JUR_CODE0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Forme Jurique. Libellé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forme_juridique.JUR_LIBELLE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étatiques/Forme Juridique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JUR_LIBELLE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Naf. 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adresse.NAF_CODE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étatiques/NAF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NAF_CODE0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Naf. Libellé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naf.NAF_DESCRIPTION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étatiques/NAF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NAF_DESCRIPTION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N° SIRET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adresse.ADR_SIRET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ADR_SIRET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FRP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adresse.ADR_FRP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ADR_FRP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CDI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adresse.ADR_CDI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ADR_CDI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 Service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adresse.ADR_INSP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ADR_INSP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N° TVA Intracomm.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adresse.ADR_NUMTVA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ADR_NUMTVA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N° R.C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adresse.ADR_NUMRC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ADR_NUMRC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 Régime TVA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adresse.ADR_TVA_REG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étatiques/Régime TVA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ADR_TVA_REG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Dossier. Libellé Régime TVA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Dossier/Fiscal/Coordonnées étatiques/Régime TVA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LeftStr(Corres([Dossier. Code Régime TVA];"Liste Fiscal");150)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ADR_TVA_REG_LIB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Type Dossier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adresse.ADR_TYP_REG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Dossier/Fiscal/Fiscalité/Type Dossier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ADR_TYP_REG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Libellé Type Dossier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Dossier/Fiscal/Fiscalité/Type Dossier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LeftStr(Corres([Dossier. Type Dossier];"Liste Fiscal");150)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ADR_TYP_REG_LIB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 Régime Fiscal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adresse.ADR_REG_FISCAL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Dossier/Fiscal/Fiscalité/Régime Fiscal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ADR_REG_FISCAL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Libellé Régime Fiscal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Dossier/Fiscal/Fiscalité/Régime Fiscal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LeftStr(Corres([Dossier. Code Régime Fiscal];"Liste Fiscal");150)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ADR_REG_FISCAL_LIB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 Imposition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adresse.ADR_IMPOSITION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Dossier/Fiscal/Fiscalité/Imposition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ADR_IMPOSITION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Libellé Imposition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Dossier/Fiscal/Fiscalité/Imposition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LeftStr(Corres([Dossier. Code Imposition];"Liste Fiscal");150)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ADR_IMPOSITION_LIB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Type d'intégration fiscal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Corres(([(adresse).(ADR_I_TYPEINT_FISC)]);"DOSSIER.TYPE_INTEGRATION_FISCAL")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ADR_I_TYPEINT_FISC_LIB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Sortie/Scission/Fusion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Corres([(adresse).(ADR_B_SSF)];"OUI-NON")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ADR_B_SSF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Nombre de part Total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adresse.ADR_M_NBPART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ADR_M_NBPART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Identifiant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CONVERT([(adresse).(ADR_ID_TYPEINT)],UNSIGNED INTEGER)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ADR_ID_TYPEINT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Dossier_MERE.ADR_NOM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ADR_NOM_MERE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Dossier-Mere.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Dossier_MERE.ADR_PRENOM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ADR_PRENOM__MERE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Genre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Dossier_MERE.GENRE_CODE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GENRE_CODE_MERE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Dossier_MERE.ADR_ADR1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ADR_ADR1_MERE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Dossier_MERE.ADR_ADR2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ADR_ADR2_MERE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Dossier_MERE.ADR_ADR3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ADR_ADR3_MERE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Dossier_MERE.ADR_VILLE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ADR_VILLE_MERE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Dossier-Mere.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Dossier_MERE.PAYS_CODE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Dossier/Fiscal/Fiscalité/Societé mère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PAYS_CODE_MERE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Identifiant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CONVERT([(adresse).(ADR_ID_SIE)],UNSIGNED INTEGER)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DOSSIER_SIE.ADR_NOM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ADR_NOM_SIE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DOSSIER_SIE.ADR_PRENOM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ADR_PRENOM_SIE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Genre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DOSSIER_SIE.GENRE_CODE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GENRE_CODE_SIE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DOSSIER_SIE.ADR_ADR1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ADR_ADR1_SIE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DOSSIER_SIE.ADR_ADR2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ADR_ADR2_SIE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DOSSIER_SIE.ADR_ADR3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ADR_ADR3_SIE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SIE.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DOSSIER_SIE.ADR_VILLE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ADR_VILLE_SIE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SIE.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DOSSIER_SIE.PAYS_CODE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Dossier/Fiscal/SIE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PAYS_CODE_SIE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Identifiant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CONVERT([(adresse).(ADR_ID_CONSEIL)],UNSIGNED INTEGER)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DOSSIER_CONSEIL.ADR_NOM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ADR_NOM_CONSEIL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DOSSIER_CONSEIL.ADR_PRENOM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ADR_PRENOM_CONSEIL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Genre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DOSSIER_CONSEIL.GENRE_CODE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GENRE_CODE_CONSEIL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DOSSIER_CONSEIL.ADR_ADR1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ADR_ADR1_CONSEIL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DOSSIER_CONSEIL.ADR_ADR2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ADR_ADR2_CONSEIL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DOSSIER_CONSEIL.ADR_ADR3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ADR_ADR3_CONSEIL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DOSSIER_CONSEIL.ADR_VILLE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ADR_VILLE_CONSEIL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Conseil.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DOSSIER_CONSEIL.PAYS_CODE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Dossier/Fiscal/Conseil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PAYS_CODE_CONSEIL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N° Adhérent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adresse.ADR_OGA_NUMADHR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32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ADR_OGA_NUMADHR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Date OGA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DateSAPToDate([(adresse).(ADR_OGA_DATE)])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ADR_OGA_DATE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N° Agrement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adresse.ADR_OGA_NUMAGREMENT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ADR_OGA_NUMAGREMENT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Identifiant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CONVERT([(adresse).(ADR_ID_OGA)],UNSIGNED INTEGER)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ADR_ID_OGA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DOSSIER_OGA.ADR_NOM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ADR_NOM_OGA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OGA. Prénom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DOSSIER_OGA.ADR_PRENOM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ADR_PRENOM_OGA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Année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adresse.ADR_OGA_ANNEE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ADR_OGA_ANNEE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Genre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DOSSIER_OGA.GENRE_CODE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GENRE_CODE_OGA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Adresse 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DOSSIER_OGA.ADR_ADR1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ADR_ADR1_OGA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Adresse 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DOSSIER_OGA.ADR_ADR2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ADR_ADR2_OGA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Adresse 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DOSSIER_OGA.ADR_ADR3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ADR_ADR3_OGA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C.Postal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DOSSIER_OGA.POSTAL_CODE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POSTAL_CODE_OGA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Ville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DOSSIER_OGA.ADR_VILLE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ADR_VILLE_OGA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OGA. Pays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DOSSIER_OGA.PAYS_CODE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Dossier/Fiscal/OGA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PAYS_CODE_OGA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Memo1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LeftStr([(adresse).(ADR_MEMO_1)];100)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ADR_MEMO_1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Memo2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LeftStr([(adresse).(ADR_MEMO_2)];100)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ADR_MEMO_2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Memo3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LeftStr([(adresse).(ADR_MEMO_3)];100)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ADR_MEMO_3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Date entrée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Dossier/Divers/Entrée / Sortie 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DateSAPToDate([(adresse).(ADR_DATE_ENTREE)])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ADR_DATE_ENTREE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Date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Dossier/Divers/Entrée / Sortie 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DateSAPToDate([(adresse).(ADR_DATE_SORTIE)])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ADR_DATE_SORTIE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Motif de sortie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adresse.ADR_MOTIF_SORTIE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Dossier/Divers/Entrée / Sortie 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ADR_MOTIF_SORTIE</w:t>
            </w:r>
          </w:p>
        </w:tc>
      </w:tr>
      <w:tr w:rsidR="005E3929" w:rsidRPr="005E3929" w:rsidTr="0000518C">
        <w:trPr>
          <w:trHeight w:val="103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Dossier. Arrêt d'activité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Dossier/Divers/Entrée / Sortie Cabinet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Corres([(adresse).(ADR_I_ARRET_ACTIVITE)];"DOSSIER.ARRET_ACTIVITE")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ADR_I_ARRET_ACTIVITE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Qualité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adresse.ADR_QUALITE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255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ADR_QUALITE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EVEPRIO_CODE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adresse.EVEPRIO_CODE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EVEPRIO_CODE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Alias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adresse.ADR_ALIAS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Dossier/Divers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ADR_ALIAS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Réglement 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adresse.ADR_I_DELAI_REG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ADR_I_DELAI_REG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Décalé à la fin du mois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Corres([(adresse).(ADR_B_FINMOIS_REG)];"OUI-NON")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ADR_B_FINMOIS_REG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Jour fin du mois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StrToCurr([(adresse).(ADR_JOURS_REG)])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ADR_JOURS_REG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Décadaire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Corres([(adresse).(ADR_B_DECAD_REG)];"OUI-NON")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ADR_B_DECAD_REG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Nombre d'échéance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adresse.ADR_I_NBECH_REG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ADR_I_NBECH_REG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Dossier. Périodicité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Corres([(adresse).(ADR_I_PERIODE_REG)];"Périodicité")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ADR_I_PERIODE_REG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Réglement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reglement.REG_LIBELLE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REG_LIBELLE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Jour de facturation automatique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StrToCurr([(adresse).(ADR_J_FACTAUTO)])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ADR_J_FACTAUTO</w:t>
            </w:r>
          </w:p>
        </w:tc>
      </w:tr>
      <w:tr w:rsidR="005E3929" w:rsidRPr="005E3929" w:rsidTr="0000518C">
        <w:trPr>
          <w:trHeight w:val="129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Famille Dossier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adresse.TARIF_CODE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Dossier/Facturation/Factures : règles de calcul d'une première échéance / intervalles entre deux règlements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TARIF_CODE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Collectif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adresse.ADR_COLLECTIF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ADR_COLLECTIF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Compte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adresse.ADR_NUMCOMPTE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ADR_NUMCOMPTE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Dossier Comptable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adresse.ADR_DOSSCPTA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ADR_DOSSCPTA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Dossier Paie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adresse.ADR_DOSSPAIE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ADR_DOSSPAIE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 Ventilation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adresse.VENTCLI_CODE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Dossier/Facturation/Comptabilité/Ventilation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VENTCLI_CODE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Libellé Ventilation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ventil_client.VENTCLI_LIBELLE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Dossier/Facturation/Comptabilité/Ventilation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VENTCLI_LIBELLE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Code TVA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adresse.TVACLI_CODE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Dossier/Facturation/Comptabilité/TVA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TVACLI_CODE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lastRenderedPageBreak/>
              <w:t>Dossier. Libellé TVA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tvaclient.TVACLI_LIBELLE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Dossier/Facturation/Comptabilité/TVA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TVACLI_LIBELLE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Montant_Solde_Comptable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adresse.ADR_M_SOLDE_COMPTABLE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Dossier/Facturation/Comptabilité/Solde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ADR_M_SOLDE_COMPTABLE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Date_Solde_Comptable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Dossier/Facturation/Comptabilité/Solde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DateSAPToDate([(adresse).(ADR_DATE_SOLDE)])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ADR_DATE_SOLDE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Date solde compte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Dossier/Facturation/Comptabilité/Solde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DateSAPToDate([(solde_compte).(SCOMPTE_DATE)])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SCOMPTE_DATE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Solde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solde_compte.SCOMPTE_M_SOLDE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Dossier/Facturation/Comptabilité/Solde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SCOMPTE_M_SOLDE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Solde Compta Aux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solde_compte.SCOMPTE_M_SOLDECOMPTAAUX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Dossier/Facturation/Comptabilité/Solde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SCOMPTE_M_SOLDECOMPTAAUX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Lettre Compta Aux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solde_compte.SCOMPTE_LETTRAGECOMPTA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Dossier/Facturation/Comptabilité/Solde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SCOMPTE_LETTRAGECOMPTA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Solde mininum de relance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adresse.ADR_M_RELANCE_MINI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Dossier/Facturation/Comptabilité/Relance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ADR_M_RELANCE_MINI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Relancer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Dossier/Facturation/Comptabilité/Relance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Corres([(adresse).(ADR_B_PAS_RELANCE)];"OUI-NON")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ADR_B_PAS_RELANCE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Niveau de relance maxi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adresse.ADR_I_NIVEAU_RELANCE_MAXI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Dossier/Facturation/Comptabilité/Relance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ADR_I_NIVEAU_RELANCE_MAXI</w:t>
            </w:r>
          </w:p>
        </w:tc>
      </w:tr>
      <w:tr w:rsidR="005E3929" w:rsidRPr="005E3929" w:rsidTr="0000518C">
        <w:trPr>
          <w:trHeight w:val="780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Commentaire Relance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Dossier/Facturation/Comptabilité/Relance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150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LeftStr([(adresse).(ADR_MEMO_RELANCE)];150)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ADR_MEMO_RELANCE</w:t>
            </w:r>
          </w:p>
        </w:tc>
      </w:tr>
      <w:tr w:rsidR="005E3929" w:rsidRPr="005E3929" w:rsidTr="0000518C">
        <w:trPr>
          <w:trHeight w:val="525"/>
        </w:trPr>
        <w:tc>
          <w:tcPr>
            <w:tcW w:w="1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Dossier. GESCOM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adresse.ADR_CLICODE_GESCOM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Dossier/Facturation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929" w:rsidRPr="005E3929" w:rsidRDefault="005E3929" w:rsidP="005E3929">
            <w:pPr>
              <w:rPr>
                <w:rFonts w:ascii="Calibri" w:hAnsi="Calibri"/>
                <w:sz w:val="20"/>
                <w:szCs w:val="20"/>
              </w:rPr>
            </w:pPr>
            <w:r w:rsidRPr="005E3929">
              <w:rPr>
                <w:rFonts w:ascii="Calibri" w:hAnsi="Calibri"/>
                <w:sz w:val="20"/>
                <w:szCs w:val="20"/>
              </w:rPr>
              <w:t>ADR_CLICODE_GESCOM</w:t>
            </w:r>
          </w:p>
        </w:tc>
      </w:tr>
    </w:tbl>
    <w:p w:rsidR="0000518C" w:rsidRDefault="005E3929" w:rsidP="005E3929">
      <w:pPr>
        <w:pStyle w:val="Module"/>
        <w:tabs>
          <w:tab w:val="left" w:pos="426"/>
        </w:tabs>
        <w:ind w:left="715"/>
        <w:jc w:val="left"/>
      </w:pPr>
      <w:r>
        <w:fldChar w:fldCharType="end"/>
      </w:r>
    </w:p>
    <w:p w:rsidR="00F35B5A" w:rsidRDefault="0000518C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r>
        <w:br w:type="column"/>
      </w:r>
      <w:bookmarkStart w:id="35" w:name="_Toc404152810"/>
      <w:r w:rsidR="00F35B5A">
        <w:lastRenderedPageBreak/>
        <w:t>Mission</w:t>
      </w:r>
      <w:bookmarkEnd w:id="35"/>
    </w:p>
    <w:p w:rsidR="002871D3" w:rsidRDefault="002871D3" w:rsidP="002871D3">
      <w:pPr>
        <w:pStyle w:val="Module"/>
        <w:tabs>
          <w:tab w:val="left" w:pos="426"/>
        </w:tabs>
        <w:ind w:left="1068"/>
        <w:jc w:val="left"/>
        <w:outlineLvl w:val="1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"Feuil2!L2C1:L20C9" \a \f 4 \h  \* MERGEFORMAT </w:instrText>
      </w:r>
      <w:r>
        <w:fldChar w:fldCharType="separate"/>
      </w:r>
    </w:p>
    <w:tbl>
      <w:tblPr>
        <w:tblW w:w="148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1418"/>
        <w:gridCol w:w="2126"/>
        <w:gridCol w:w="1276"/>
        <w:gridCol w:w="1275"/>
        <w:gridCol w:w="709"/>
        <w:gridCol w:w="4111"/>
        <w:gridCol w:w="2126"/>
      </w:tblGrid>
      <w:tr w:rsidR="002871D3" w:rsidRPr="002871D3" w:rsidTr="002871D3">
        <w:trPr>
          <w:trHeight w:val="540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CONVERT([(mission).(MISS_ID)],UNSIGNED INTEGER)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CONVERT([(mission).(ADR_ID)],UNSIGNED INTEGER)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mission.MISS_CODE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Ordre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mission.MISS_I_ORDRE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MISS_I_ORDRE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Libellé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mission.MISS_LIBELLE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255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MISS_LIBELLE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mission.COL_CODE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mission.EXO_CODE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Etat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Corres([(mission).(MISS_I_ETAT)];"MISSION.ETAT")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MISS_ETAT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Type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Corres([(mission).(MISS_I_TYPE)];"MISSION.TYPE")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MISS_TYPE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Date Début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DateSAPToDate([(mission).(MISS_DATE_DEB)])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MISS_DATE_DEBUT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Date Fin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DateSAPToDate([(mission).(MISS_DATE_FIN)])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MISS_DATE_FIN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Date Terminé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DateSAPToDate([(mission).(MISS_DATE_TERMINE)])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MISS_DATE_TERMINE</w:t>
            </w:r>
          </w:p>
        </w:tc>
      </w:tr>
      <w:tr w:rsidR="002871D3" w:rsidRPr="002871D3" w:rsidTr="002871D3">
        <w:trPr>
          <w:trHeight w:val="78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Code Prestation Facturation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mission.PREST_CODE_FACTURE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PREST_CODE_FACTURE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Mémo 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LeftStr([(mission).(MISS_MEMO)];100)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MISS_MEMO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Regroupé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Corres([(mission).(MISS_B_REGROUP)];"OUI-NON")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MISS_B_REGROUP</w:t>
            </w:r>
          </w:p>
        </w:tc>
      </w:tr>
      <w:tr w:rsidR="002871D3" w:rsidRPr="002871D3" w:rsidTr="002871D3">
        <w:trPr>
          <w:trHeight w:val="52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lastRenderedPageBreak/>
              <w:t>Mission. TEXTE1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mission.MISS_TEXTE1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MISS_TEXTE1</w:t>
            </w:r>
          </w:p>
        </w:tc>
      </w:tr>
      <w:tr w:rsidR="002871D3" w:rsidRPr="002871D3" w:rsidTr="002871D3">
        <w:trPr>
          <w:trHeight w:val="54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 TEXTE2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mission.MISS_TEXTE2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MISS_TEXTE2</w:t>
            </w:r>
          </w:p>
        </w:tc>
      </w:tr>
    </w:tbl>
    <w:p w:rsidR="002871D3" w:rsidRDefault="002871D3" w:rsidP="002871D3">
      <w:pPr>
        <w:pStyle w:val="Module"/>
        <w:tabs>
          <w:tab w:val="left" w:pos="426"/>
        </w:tabs>
        <w:ind w:left="1068"/>
        <w:jc w:val="left"/>
        <w:outlineLvl w:val="1"/>
      </w:pPr>
      <w:r>
        <w:fldChar w:fldCharType="end"/>
      </w:r>
    </w:p>
    <w:p w:rsidR="002871D3" w:rsidRDefault="002871D3" w:rsidP="002871D3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6" w:name="_Toc404152811"/>
      <w:r>
        <w:lastRenderedPageBreak/>
        <w:t>Prestation</w:t>
      </w:r>
      <w:bookmarkEnd w:id="36"/>
    </w:p>
    <w:p w:rsidR="002871D3" w:rsidRDefault="002871D3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"Feuil2!L2C1:L48C9"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276"/>
        <w:gridCol w:w="1701"/>
        <w:gridCol w:w="1759"/>
        <w:gridCol w:w="1076"/>
        <w:gridCol w:w="709"/>
        <w:gridCol w:w="5124"/>
        <w:gridCol w:w="2069"/>
      </w:tblGrid>
      <w:tr w:rsidR="002871D3" w:rsidRPr="002871D3" w:rsidTr="002871D3">
        <w:trPr>
          <w:trHeight w:val="315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5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2871D3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prestation.PREST_CODE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Libellé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[(prestation).(PREST_LIBELLE)]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PREST_LIBELLE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Description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LeftStr([(prestation).(PREST_MEMO_DESC)];100)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PREST_MEMO_DESC</w:t>
            </w:r>
          </w:p>
        </w:tc>
      </w:tr>
      <w:tr w:rsidR="002871D3" w:rsidRPr="002871D3" w:rsidTr="002871D3">
        <w:trPr>
          <w:trHeight w:val="103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Libellé facturation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IF(LENGTH(PREST_MEMO_LIBELLE)&gt;100,CONCAT(LEFT(PREST_MEMO_LIBELLE,97),"..."),PREST_MEMO_LIBELLE)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CPRESTATION_PREST_MEMO_LIBELL_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Code Famille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prestation.FAM1_CODE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Prestation/Références/Famille 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FAM1_CODE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Libelle Famille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fam_prest1.FAM1_LIBELLE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Prestation/Références/Famille 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FAM1_LIBELLE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Code Famille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prestation.FAM2_CODE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Prestation/Références/Famille 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FAM2_CODE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Libelle Famille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fam_prest2.FAM2_LIBELLE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Prestation/Références/Famille 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FAM2_LIBELLE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UNITE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Corres([(prestation).(PREST_I_UNITE)];"PRESTATION.UNITE")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PREST_I_UNITE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Code TVA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Prestation/Références/TVA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StrToCurr([(prestation).(TVAPREST_CODE)])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TVAPREST_CODE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Libellé TVA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tvaprestation.TVAPREST_LIBELLE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Prestation/Références/TVA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TVAPREST_LIBELLE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Code Ventilation comptable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prestation.VENTPREST_CODE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Prestation/Références/Ventilation Comptable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VENTPREST_CODE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lastRenderedPageBreak/>
              <w:t>Prestation. Libelle Ventilation comptable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ventil_prest.VENTPREST_LIBELLE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Prestation/Références/Ventilation Comptable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VENTPREST_LIBELLE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Mission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Corres([(prestation).(PREST_B_CLASSMISSION)];"OUI-NON")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PREST_B_CLASSMISSION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Budget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Corres([(prestation).(PREST_B_CLASSBUDGET)];"OUI-NON")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PREST_B_CLASSBUDGET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Charge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Corres([(prestation).(PREST_B_CLASSCHARGE)];"OUI-NON")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PREST_B_CLASSCHARGE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Obligation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Corres([(prestation).(PREST_B_CLASSOBLIGATION)];"OUI-NON")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PREST_B_CLASSOBLIGATION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Facturation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Corres([(prestation).(PREST_B_CLASSFACT)];"OUI-NON")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PREST_B_CLASSFACT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Temps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Corres([(prestation).(PREST_B_CLASSTEMPS)];"OUI-NON")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PREST_B_CLASSTEMPS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Débours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prestation/Temps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Corres([(prestation).(PREST_B_CLASSDEBOURS)];"OUI-NON")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PREST_B_CLASSDEBOURS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Sous-Traitance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prestation/Temps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Corres([(prestation).(PREST_B_CLASSSTRAITANCE)];"OUI-NON")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PREST_B_CLASSSTRAITANCE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Non Affectable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prestation/Temps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Corres([(prestation).(PREST_B_CLASSNONAFFECTABLE)];"OUI-NON")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PREST_B_CLASSNONAFFECTABLE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 Affectable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prestation/Temps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Corres([(prestation).(PREST_B_CLASSAFFECTABLE)];"OUI-NON")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PREST_B_CLASSAFFECTABLE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lastRenderedPageBreak/>
              <w:t>Prestation. Type Frais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prestation/Temps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Corres([(prestation).(PREST_B_CLASSFRAIS)];"OUI-NON")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PREST_B_CLASSFRAIS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Zone de saisies obligatoire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prestation.PREST_I_TYPE_UNITE_TPS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Prestation/Références/Classifications de la prestation/Temps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CPRESTATION_PREST_I_TYPE_UNIT_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Code Prestation Facturation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prestation.PREST_CODE_FACTURE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Prestation/Références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PREST_CODE_FACTURE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Défaut Quantité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prestation.PREST_M_QTE_DEF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éléments/Paramètres defaut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PREST_M_QTE_DEF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Défaut Durée Centième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prestation.PREST_DUREE_DEF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éléments/Paramètres defaut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PREST_DUREE_DEF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Défaut Durée HH:MM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éléments/Paramètres defaut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[(prestation).(PREST_DUREE_DEF)]/24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PREST_DUREE_DEF_HHMM</w:t>
            </w:r>
          </w:p>
        </w:tc>
      </w:tr>
      <w:tr w:rsidR="002871D3" w:rsidRPr="002871D3" w:rsidTr="002871D3">
        <w:trPr>
          <w:trHeight w:val="78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Défaut Type Honoraire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éléments/Paramètres defaut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Corres([(prestation).(PREST_HONO_I_DEF)];"HONORAIRE.TYPE")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PREST_HONO_I_DEF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Taux TVA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prestation.PREST_M_FRAIS_TAUX_TVA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éléments/Frais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PREST_M_FRAIS_TAUX_TVA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Rubrique de paie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prestation.PREST_RUB_PAIE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éléments/Frais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PREST_RUB_PAIE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Compte TVA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prestation.PREST_CPT_FRAIS_TVA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éléments/Frais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PREST_CPT_FRAIS_TVA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lastRenderedPageBreak/>
              <w:t>Prestation. Compte Ventilation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prestation.PREST_CPT_FRAIS_VENTIL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éléments/Frais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PREST_CPT_FRAIS_VENTIL</w:t>
            </w:r>
          </w:p>
        </w:tc>
      </w:tr>
      <w:tr w:rsidR="002871D3" w:rsidRPr="002871D3" w:rsidTr="002871D3">
        <w:trPr>
          <w:trHeight w:val="52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Prestation. Type_Frais_KM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Prestation/Autres éléments/Frais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Corres([(prestation).(PREST_B_CLASSFRAISKM)];"OUI-NON")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1D3" w:rsidRPr="002871D3" w:rsidRDefault="002871D3" w:rsidP="002871D3">
            <w:pPr>
              <w:rPr>
                <w:rFonts w:ascii="Calibri" w:hAnsi="Calibri"/>
                <w:sz w:val="20"/>
                <w:szCs w:val="20"/>
              </w:rPr>
            </w:pPr>
            <w:r w:rsidRPr="002871D3">
              <w:rPr>
                <w:rFonts w:ascii="Calibri" w:hAnsi="Calibri"/>
                <w:sz w:val="20"/>
                <w:szCs w:val="20"/>
              </w:rPr>
              <w:t>PREST_B_CLASSFRAISFM</w:t>
            </w:r>
          </w:p>
        </w:tc>
      </w:tr>
    </w:tbl>
    <w:p w:rsidR="002871D3" w:rsidRDefault="002871D3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2871D3" w:rsidRDefault="002871D3" w:rsidP="002871D3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7" w:name="_Toc404152812"/>
      <w:r>
        <w:lastRenderedPageBreak/>
        <w:t>Qualif</w:t>
      </w:r>
      <w:bookmarkEnd w:id="37"/>
    </w:p>
    <w:tbl>
      <w:tblPr>
        <w:tblW w:w="14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210"/>
        <w:gridCol w:w="2673"/>
        <w:gridCol w:w="1178"/>
        <w:gridCol w:w="1059"/>
        <w:gridCol w:w="586"/>
        <w:gridCol w:w="5014"/>
        <w:gridCol w:w="2079"/>
      </w:tblGrid>
      <w:tr w:rsidR="00B11FD0" w:rsidRPr="00B11FD0" w:rsidTr="00B11FD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9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B11FD0" w:rsidRPr="00B11FD0" w:rsidTr="00B11FD0">
        <w:trPr>
          <w:trHeight w:val="52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Qualif. Identifiant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Qualification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CONVERT([(qualifeve).(QUALIFEVE_ID)],UNSIGNED INTEGER)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QUALIFEVE_ID</w:t>
            </w:r>
          </w:p>
        </w:tc>
      </w:tr>
      <w:tr w:rsidR="00B11FD0" w:rsidRPr="00B11FD0" w:rsidTr="00B11FD0">
        <w:trPr>
          <w:trHeight w:val="52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Qualif. Libellé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qualifeve.QUALIFEVE_LIBELLE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Qualification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QUALIFEVE_LIBELLE</w:t>
            </w:r>
          </w:p>
        </w:tc>
      </w:tr>
      <w:tr w:rsidR="00B11FD0" w:rsidRPr="00B11FD0" w:rsidTr="00B11FD0">
        <w:trPr>
          <w:trHeight w:val="52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Qualif. Identifiant Parent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Qualification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CONVERT([(qualifeve).(QUALIFEVE_ID_PARENT)],UNSIGNED INTEGER)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QUALIFEVE_ID_PARENT</w:t>
            </w:r>
          </w:p>
        </w:tc>
      </w:tr>
      <w:tr w:rsidR="00B11FD0" w:rsidRPr="00B11FD0" w:rsidTr="00B11FD0">
        <w:trPr>
          <w:trHeight w:val="52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Qualif. Ordre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qualifeve.QUALIFEVE_I_ORDRE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Qualification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QUALIFEVE_I_ORDRE</w:t>
            </w:r>
          </w:p>
        </w:tc>
      </w:tr>
    </w:tbl>
    <w:p w:rsidR="00B11FD0" w:rsidRDefault="00B11FD0" w:rsidP="002871D3">
      <w:pPr>
        <w:pStyle w:val="Module"/>
        <w:tabs>
          <w:tab w:val="left" w:pos="426"/>
        </w:tabs>
        <w:ind w:left="1068"/>
        <w:jc w:val="left"/>
      </w:pPr>
    </w:p>
    <w:p w:rsidR="00B11FD0" w:rsidRDefault="00B11FD0" w:rsidP="00B11FD0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8" w:name="_Toc404152813"/>
      <w:r>
        <w:lastRenderedPageBreak/>
        <w:t>Societe</w:t>
      </w:r>
      <w:bookmarkEnd w:id="38"/>
    </w:p>
    <w:p w:rsidR="00B11FD0" w:rsidRDefault="00B11FD0" w:rsidP="002871D3">
      <w:pPr>
        <w:pStyle w:val="Module"/>
        <w:tabs>
          <w:tab w:val="left" w:pos="426"/>
        </w:tabs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"Feuil2!L2C1:L52C9"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4"/>
        <w:gridCol w:w="1085"/>
        <w:gridCol w:w="2374"/>
        <w:gridCol w:w="2160"/>
        <w:gridCol w:w="884"/>
        <w:gridCol w:w="708"/>
        <w:gridCol w:w="3972"/>
        <w:gridCol w:w="2371"/>
      </w:tblGrid>
      <w:tr w:rsidR="00B11FD0" w:rsidRPr="00B11FD0" w:rsidTr="00B11FD0">
        <w:trPr>
          <w:trHeight w:val="315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11F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Titre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societe.TITRE_CODE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TITRE_CODE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Code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SOC_CODE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Nom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societe.SOC_NOM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SOC_NOM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Responsable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societe.SOC_RESPONSABL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SOC_RESPONSABLE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Adresse 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societe.SOC_ADR1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SOC_ADR1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Adresse 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societe.SOC_ADR2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SOC_ADR2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Adresse 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societe.SOC_ADR3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SOC_ADR3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C.Postal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societe.POSTAL_CODE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POSTAL_CODE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Ville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societe.SOC_VILLE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SOC_VILLE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Tel 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societe.SOC_TEL1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SOC_TEL1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Tel 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societe.SOC_TEL2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SOC_TEL2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Fax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societe.SOC_FAX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SOC_FAX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Date Début exercice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DateSAPToDate([(societe).(SOC_DATE_DEBUTEXO)])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SOC_DATE_DEBUTEXO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Date Fin exercice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DateSAPToDate([(societe).(SOC_DATE_FINEXO)])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SOC_DATE_FINEXO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Emal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societe.SOC_EMAIL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SOC_EMAIL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lastRenderedPageBreak/>
              <w:t>Cabinet. WEB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societe.SOC_WEB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SOC_WEB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Naf. Code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societe.NAF_CODE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Cabinet/Coordonées/NAF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NAF_CODE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Naf. Libellé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naf.NAF_DESCRIPTION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Cabinet/Coordonées/NAF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NAF_DESCRIPTION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Forme Juridique. Code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societe.JUR_CODE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Cabinet/Coordonées/Forme Juridique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JUR_CODE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Forme Juridique. Libellé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forme_juridique.JUR_LIBELLE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Cabinet/Coordonées/Forme Juridique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JUR_LIBELLE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SIRET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societe.SOC_SIRET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SOC_SIRET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RC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societe.SOC_NUMRC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SOC_NUMRC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TVA IntraCom.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societe.SOC_NUMTVA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SOC_NUMTVA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ICS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societe.SOC_ICS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Cabinet/Coordonées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35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SOC_ICS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Format Compta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Corres([(societe).(SOC_I_TYPECPTA)];"FORMAT - CPTA")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SOC_I_TYPECPTA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Date verrouillage Gestion Interne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DateSAPToDate([(societe).(SOC_DATE_VALIDCOMPTAAUX)])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SOC_DATE_VALIDCOMPTAAUX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Préfixe G.I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societe.SOC_PREFIXE_GI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Fact/Extrait de compte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SOC_PREFIXE_GI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Environnement G.I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societe.SOC_ENV_GI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Fact/Extrait de compte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SOC_ENV_GI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Dossier Comptable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societe.SOC_DOSSCPTA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Fact/Extrait de compte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SOC_DOSSCPTA</w:t>
            </w:r>
          </w:p>
        </w:tc>
      </w:tr>
      <w:tr w:rsidR="00B11FD0" w:rsidRPr="00B11FD0" w:rsidTr="00B11FD0">
        <w:trPr>
          <w:trHeight w:val="52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lastRenderedPageBreak/>
              <w:t>Cabinet. SOC_CPTAPATH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LeftStr([(societe).(SOC_CPTAPATH)];100)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SOC_CPTAPATH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JRN_ID_JV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societe.JRN_ID_JV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Vente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JRN_ID_JV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JV.Code journal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journal_VENTE.JRN_CODE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Vente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JRN_CODE_JV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JV.Libellé Journal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journal_VENTE.JRN_LIBELLE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Vente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JRN_LIBELLE_JV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JV.Compte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journal_VENTE.COMPTE_CODE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Vente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COMPTE_CODE_JV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JV.Section Analytique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societe.SOC_SECT_ANA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Vente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SOC_SECT_ANA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JRN_ID_FRAIS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societe.JRN_ID_FRAIS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Frais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JRN_ID_FRAIS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JF.Code Journal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journal_FRAIS.JRN_CODE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Frais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JRN_CODE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JF.Libellé Journal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journal_FRAIS.JRN_LIBELLE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Frais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JRN_LIBELLE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JF.Compte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journal_FRAIS.COMPTE_CODE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Frais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COMPTE_CODE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lastRenderedPageBreak/>
              <w:t>JF.Section Analytique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societe.SOC_SECT_ANA_FRAIS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compta/Journal de Frais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SOC_SECT_ANA_FRAIS</w:t>
            </w:r>
          </w:p>
        </w:tc>
      </w:tr>
      <w:tr w:rsidR="00B11FD0" w:rsidRPr="00B11FD0" w:rsidTr="00B11FD0">
        <w:trPr>
          <w:trHeight w:val="780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Cabinet. Code ventilation en comptabilité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societe.SOC_EQUIV_AROB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Cabinet/Compta / Fact/Transfert en compta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FD0" w:rsidRPr="00B11FD0" w:rsidRDefault="00B11FD0" w:rsidP="00B11FD0">
            <w:pPr>
              <w:rPr>
                <w:rFonts w:ascii="Calibri" w:hAnsi="Calibri"/>
                <w:sz w:val="20"/>
                <w:szCs w:val="20"/>
              </w:rPr>
            </w:pPr>
            <w:r w:rsidRPr="00B11FD0">
              <w:rPr>
                <w:rFonts w:ascii="Calibri" w:hAnsi="Calibri"/>
                <w:sz w:val="20"/>
                <w:szCs w:val="20"/>
              </w:rPr>
              <w:t>SOC_EQUIV_AROB</w:t>
            </w:r>
          </w:p>
        </w:tc>
      </w:tr>
    </w:tbl>
    <w:p w:rsidR="00B11FD0" w:rsidRDefault="00B11FD0" w:rsidP="002871D3">
      <w:pPr>
        <w:pStyle w:val="Module"/>
        <w:tabs>
          <w:tab w:val="left" w:pos="426"/>
        </w:tabs>
        <w:jc w:val="left"/>
      </w:pPr>
      <w:r>
        <w:fldChar w:fldCharType="end"/>
      </w:r>
    </w:p>
    <w:p w:rsidR="00B11FD0" w:rsidRDefault="00B11FD0" w:rsidP="00B11FD0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39" w:name="_Toc404152814"/>
      <w:r>
        <w:lastRenderedPageBreak/>
        <w:t>AVCProduction</w:t>
      </w:r>
      <w:bookmarkEnd w:id="39"/>
    </w:p>
    <w:p w:rsidR="003D353E" w:rsidRDefault="003D353E" w:rsidP="002871D3">
      <w:pPr>
        <w:pStyle w:val="Module"/>
        <w:tabs>
          <w:tab w:val="left" w:pos="426"/>
        </w:tabs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"Feuil2!L2C1:L34C9"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4"/>
        <w:gridCol w:w="1350"/>
        <w:gridCol w:w="2483"/>
        <w:gridCol w:w="1984"/>
        <w:gridCol w:w="1061"/>
        <w:gridCol w:w="709"/>
        <w:gridCol w:w="3817"/>
        <w:gridCol w:w="2100"/>
      </w:tblGrid>
      <w:tr w:rsidR="003D353E" w:rsidRPr="003D353E" w:rsidTr="003D353E">
        <w:trPr>
          <w:trHeight w:val="540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D353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Identifiant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CONVERT([(avcproductionadr).(AVCPRODADR_ID)],UNSIGNED INTEGER)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AVCPRODADR_ID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Dossier. Indentifiant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CONVERT([(avcproductionadr).(ADR_ID)],UNSIGNED INTEGER)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Date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avcproductionadr.AVCPRODADR_AAAAMM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AVCPRODADR_AAAAMM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regroup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avcproductionadr.AVCPRODADR_REGROUP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AVCPRODADR_REGROUP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Montant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avcproductionadr.AVCPRODADR_M_REAL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AVCPRODADR_M_REAL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Montant forcé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avcproductionadr.AVCPRODADR_M_REAL_FORCE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AVCPRODADR_M_REAL_FORCE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Date forcé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DateSAPToDate([(avcproductionadr).(AVCPRODADR_DATE_REAL_FORCE)])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AVCPRODADR_DATE_REAL_FORCE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Date réel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DateSAPToDate([(avcproductionadr).(AVCPRODADR_DATE_REAL)])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AVCPRODADR_DATE_REAL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Date prévisionnel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DateSAPToDate([(avcproductionadr).(AVCPRODADR_DATE_PREV)])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AVCPRODADR_DATE_PREV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Collab Validé. Code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avcproductionadr.COL_CODE_VALID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COL_CODE_VALID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Avancement.Date validé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DateSAPToDate([(avcproductionadr).(AVCPRODADR_DATE_VALID)])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AVCPRODADR_DATE_VALID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Avancement.Date synchro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DateSAPToDate([(avcproductionadr).(AVCPRODADR_DATE_SYNCHRO)])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AVCPRODADR_DATE_SYNCHRO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Avancement.regroup 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avcproductionadr.AVCPRODADR_REGROUP2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AVCPRODADR_REGROUP2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lastRenderedPageBreak/>
              <w:t>Collab Synchro. Code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avcproductionadr.COL_CODE_SYNCHRO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COL_CODE_SYNCHRO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Avancement. Forcé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Corres([(avcproductionadr).(AVCPRODADR_B_FORCE)];"OUI-NON")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AVCPRODADR_B_FORCE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Famille. Code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avcproduction.AVCPRODFAM_CODE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Avancement/Production/Famille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AVCPRODFAM_CODE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Famille. Libellé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avcproductionfamille.AVCPRODFAM_LIBELLE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Avancement/Production/Famille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AVCPRODFAM_LIBELLE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Famille. Ordre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avcproductionfamille.AVCPRODFAM_I_ORDRE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Avancement/Production/Famille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AVCPRODFAM_I_ORDRE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Famille. Type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avcproductionfamille.AVCPRODFAM_I_TYPE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Avancement/Production/Famille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AVCPRODFAM_I_TYPE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Famille. Stype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avcproductionfamille.AVCPRODFAM_I_STYPE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Avancement/Production/Famille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AVCPRODFAM_I_STYPE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Identifiant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CONVERT([(avcproductionadr).(AVCPROD_ID)],UNSIGNED INTEGER)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AVCPROD_ID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Code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avcproduction.AVCPROD_CODE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AVCPROD_CODE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Libellé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avcproduction.AVCPROD_LIBELLE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AVCPROD_LIBELLE</w:t>
            </w:r>
          </w:p>
        </w:tc>
      </w:tr>
      <w:tr w:rsidR="003D353E" w:rsidRPr="003D353E" w:rsidTr="003D353E">
        <w:trPr>
          <w:trHeight w:val="78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Description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avcproduction.AVCPROD_MEMO_DESCRIPTION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AVCPROD_MEMO_DESCRIPTION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Ordre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avcproduction.AVCPROD_I_ORDRE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AVCPROD_I_ORDRE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Visible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Corres([(avcproduction).(AVCPROD_B_VISIBLE)];"OUI-NON")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AVCPROD_B_VISIBLE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Regroup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Corres([(avcproduction).(AVCPROD_B_REGROUP)];"OUI-NON")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AVCPROD_B_REGROUP</w:t>
            </w:r>
          </w:p>
        </w:tc>
      </w:tr>
      <w:tr w:rsidR="003D353E" w:rsidRPr="003D353E" w:rsidTr="003D353E">
        <w:trPr>
          <w:trHeight w:val="5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Production. Regroup 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Corres([(avcproduction).(AVCPROD_B_REGROUP_2)];"OUI-NON")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AVCPROD_B_REGROUP_2</w:t>
            </w:r>
          </w:p>
        </w:tc>
      </w:tr>
      <w:tr w:rsidR="003D353E" w:rsidRPr="003D353E" w:rsidTr="003D353E">
        <w:trPr>
          <w:trHeight w:val="54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lastRenderedPageBreak/>
              <w:t>Prestation. Code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avcproduction.PREST_CODE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Avancement/Production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353E" w:rsidRPr="003D353E" w:rsidRDefault="003D353E" w:rsidP="003D353E">
            <w:pPr>
              <w:rPr>
                <w:rFonts w:ascii="Calibri" w:hAnsi="Calibri"/>
                <w:sz w:val="20"/>
                <w:szCs w:val="20"/>
              </w:rPr>
            </w:pPr>
            <w:r w:rsidRPr="003D353E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</w:tbl>
    <w:p w:rsidR="00E84D60" w:rsidRDefault="003D353E" w:rsidP="002871D3">
      <w:pPr>
        <w:pStyle w:val="Module"/>
        <w:tabs>
          <w:tab w:val="left" w:pos="426"/>
        </w:tabs>
        <w:jc w:val="left"/>
      </w:pPr>
      <w:r>
        <w:fldChar w:fldCharType="end"/>
      </w:r>
    </w:p>
    <w:p w:rsidR="00E84D60" w:rsidRDefault="00E84D60" w:rsidP="00E84D60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E84D60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0" w:name="_Toc404152815"/>
      <w:r>
        <w:lastRenderedPageBreak/>
        <w:t>Budget</w:t>
      </w:r>
      <w:bookmarkEnd w:id="40"/>
    </w:p>
    <w:p w:rsidR="00E84D60" w:rsidRDefault="00E84D60" w:rsidP="002871D3">
      <w:pPr>
        <w:pStyle w:val="Module"/>
        <w:tabs>
          <w:tab w:val="left" w:pos="426"/>
        </w:tabs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"Feuil2!L2C1:L19C9" \a \f 4 \h  \* MERGEFORMAT </w:instrText>
      </w:r>
      <w:r>
        <w:fldChar w:fldCharType="separate"/>
      </w:r>
    </w:p>
    <w:tbl>
      <w:tblPr>
        <w:tblW w:w="148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1216"/>
        <w:gridCol w:w="2553"/>
        <w:gridCol w:w="1006"/>
        <w:gridCol w:w="1127"/>
        <w:gridCol w:w="608"/>
        <w:gridCol w:w="4762"/>
        <w:gridCol w:w="2058"/>
      </w:tblGrid>
      <w:tr w:rsidR="00E84D60" w:rsidRPr="00E84D60" w:rsidTr="003F7444">
        <w:trPr>
          <w:trHeight w:val="31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Identifiant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CONVERT([(budget).(BUD_ID)],UNSIGNED INTEGER)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BUD_ID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CONVERT([(budget).(ADR_ID)],UNSIGNED INTEGER)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CONVERT([(budget).(MISS_ID)],UNSIGNED INTEGER)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budget.EXO_CODE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budget.MISS_CODE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budget.PREST_CODE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budget.COL_CODE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Date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DateSAPToDate(Concat([(budget).(BUD_AAAAMM)];"01"))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BUD_DATE_AAAAMM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Qantité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budget.BUD_M_QTE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BUD_M_QTE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Durée Centième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budget.BUD_M_DUREE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BUD_M_DUREE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Durée HH:MM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[(budget).(BUD_M_DUREE)]/24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BUD_M_DUREE_HHMM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Montant PV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budget.BUD_M_PV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BUD_M_PV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Montant PR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budget.BUD_M_PR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BUD_M_PR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Quantité Avancé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budget.BUD_M_QTE_AVANCE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BUD_M_QTE_AVANCE</w:t>
            </w:r>
          </w:p>
        </w:tc>
      </w:tr>
      <w:tr w:rsidR="00E84D60" w:rsidRPr="00E84D60" w:rsidTr="003F7444">
        <w:trPr>
          <w:trHeight w:val="3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Durée Avancé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budget.BUD_DUREE_AVANCE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BUD_DUREE_AVANCE</w:t>
            </w:r>
          </w:p>
        </w:tc>
      </w:tr>
      <w:tr w:rsidR="00E84D60" w:rsidRPr="00E84D60" w:rsidTr="003F7444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 Libellé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budget.BUD_LIB_PREST_CODE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Budget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BUD_LIB_PREST_CODE</w:t>
            </w:r>
          </w:p>
        </w:tc>
      </w:tr>
    </w:tbl>
    <w:p w:rsidR="00E84D60" w:rsidRDefault="00E84D60" w:rsidP="002871D3">
      <w:pPr>
        <w:pStyle w:val="Module"/>
        <w:tabs>
          <w:tab w:val="left" w:pos="426"/>
        </w:tabs>
        <w:jc w:val="left"/>
      </w:pPr>
      <w:r>
        <w:fldChar w:fldCharType="end"/>
      </w:r>
    </w:p>
    <w:p w:rsidR="00E84D60" w:rsidRDefault="00E84D60" w:rsidP="00E84D60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2871D3" w:rsidRDefault="00F35B5A" w:rsidP="002871D3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1" w:name="_Toc404152816"/>
      <w:r>
        <w:lastRenderedPageBreak/>
        <w:t>Charge</w:t>
      </w:r>
      <w:bookmarkEnd w:id="41"/>
    </w:p>
    <w:p w:rsidR="00E84D60" w:rsidRDefault="00E84D60" w:rsidP="002871D3">
      <w:pPr>
        <w:pStyle w:val="Module"/>
        <w:tabs>
          <w:tab w:val="left" w:pos="426"/>
        </w:tabs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"Feuil2!L2C1:L27C9" \a \f 4 \h </w:instrText>
      </w:r>
      <w:r w:rsidR="009E310A">
        <w:instrText xml:space="preserve">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273"/>
        <w:gridCol w:w="2592"/>
        <w:gridCol w:w="1215"/>
        <w:gridCol w:w="1154"/>
        <w:gridCol w:w="709"/>
        <w:gridCol w:w="3948"/>
        <w:gridCol w:w="2820"/>
      </w:tblGrid>
      <w:tr w:rsidR="00E84D60" w:rsidRPr="00E84D60" w:rsidTr="003F7444">
        <w:trPr>
          <w:trHeight w:val="315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5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E84D6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Identifiant Entete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CONVERT([(echarge).(ECHARGE_ID)],UNSIGNED INTEGER)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ECHARGE_ID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CONVERT([(echarge).(ADR_ID)],UNSIGNED INTEGER)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echarge.EXO_CODE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echarge.MISS_CODE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echarge.PREST_CODE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Libellé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echarge.ECHARGE_LIBELLE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ECHARGE_LIBELLE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Entete Date Terminé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Charge/EnTete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DateSAPToDate([(echarge).(ECHARGE_DATE_TERMINEE)])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ECHARGE_DATE_TERMINE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Identifiant Ligne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CONVERT([(lcharge).(LCHARGE_ID)],UNSIGNED INTEGER)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LCHARGE_ID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lcharge.COL_CODE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Collab. Code terminé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lcharge.COL_CODE_REAL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COL_CODE_REAL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Date Début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DateSAPToDate([(lcharge).(LCHARGE_DATE_DEB)])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LCHARGE_DATE_DEBUT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Date Fin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DateSAPToDate([(lcharge).(LCHARGE_DATE_FIN)])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LCHARGE_DATE_FIN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Ligne Date Terminé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DateSAPToDate([(lcharge).(LCHARGE_DATE_TERMINEE)])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LCHARGE_DATE_TERMINE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lastRenderedPageBreak/>
              <w:t>Charge. QTE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lcharge.LCHARGE_M_QTE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LCHARGE_M_QTE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QTE Fin Réel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lcharge.LCHARGE_M_QTE_REAL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LCHARGE_M_QTE_REAL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Durée Centième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lcharge.LCHARGE_DUREE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LCHARGE_DUREE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Durée HH:MM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[(lcharge).(LCHARGE_DUREE)]/24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LCHARGE_DUREE_HHMM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Durée Planifiée Centième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lcharge.LCHARGE_DUREE_PLANIFIEE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LCHARGE_DUREE_PLANIFIEE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Durée Planifiée HH:MM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[(lcharge).(LCHARGE_DUREE_PLANIFIEE)]/24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LCHARGE_DUREE_PLANIFIEE_HHMM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Durée Fin Réel Centième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lcharge.LCHARGE_DUREE_REAL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LCHARGE_DUREE_REAL</w:t>
            </w:r>
          </w:p>
        </w:tc>
      </w:tr>
      <w:tr w:rsidR="00E84D60" w:rsidRPr="00E84D60" w:rsidTr="003F7444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Durée Fin Réel HH:MM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[(lcharge).(LCHARGE_DUREE_REAL)]/24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LCHARGE_DUREE_REAL_HHMM</w:t>
            </w:r>
          </w:p>
        </w:tc>
      </w:tr>
      <w:tr w:rsidR="00E84D60" w:rsidRPr="00E84D60" w:rsidTr="003F7444">
        <w:trPr>
          <w:trHeight w:val="54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Charge. Commentaire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Charge/Ligne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LeftStr([(lcharge).(LCHARGE_COMMENTAIRE)];100)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D60" w:rsidRPr="00E84D60" w:rsidRDefault="00E84D60" w:rsidP="00E84D60">
            <w:pPr>
              <w:rPr>
                <w:rFonts w:ascii="Calibri" w:hAnsi="Calibri"/>
                <w:sz w:val="20"/>
                <w:szCs w:val="20"/>
              </w:rPr>
            </w:pPr>
            <w:r w:rsidRPr="00E84D60">
              <w:rPr>
                <w:rFonts w:ascii="Calibri" w:hAnsi="Calibri"/>
                <w:sz w:val="20"/>
                <w:szCs w:val="20"/>
              </w:rPr>
              <w:t>LCHARGE_COMMENTAIRE</w:t>
            </w:r>
          </w:p>
        </w:tc>
      </w:tr>
    </w:tbl>
    <w:p w:rsidR="003F7444" w:rsidRDefault="00E84D60" w:rsidP="002871D3">
      <w:pPr>
        <w:pStyle w:val="Module"/>
        <w:tabs>
          <w:tab w:val="left" w:pos="426"/>
        </w:tabs>
        <w:jc w:val="left"/>
      </w:pPr>
      <w:r>
        <w:fldChar w:fldCharType="end"/>
      </w:r>
    </w:p>
    <w:p w:rsidR="003F7444" w:rsidRDefault="003F7444" w:rsidP="003F7444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2" w:name="_Toc404152817"/>
      <w:r>
        <w:lastRenderedPageBreak/>
        <w:t>Chiffre Clés</w:t>
      </w:r>
      <w:bookmarkEnd w:id="42"/>
    </w:p>
    <w:p w:rsidR="0079231F" w:rsidRDefault="0079231F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"Feuil2!L2C1:L7C9" \a \f 4 \h  \* MERGEFORMAT </w:instrText>
      </w:r>
      <w:r>
        <w:fldChar w:fldCharType="separate"/>
      </w:r>
    </w:p>
    <w:tbl>
      <w:tblPr>
        <w:tblW w:w="134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969"/>
        <w:gridCol w:w="1433"/>
        <w:gridCol w:w="1559"/>
        <w:gridCol w:w="709"/>
        <w:gridCol w:w="3118"/>
        <w:gridCol w:w="1985"/>
      </w:tblGrid>
      <w:tr w:rsidR="0079231F" w:rsidRPr="0079231F" w:rsidTr="0079231F">
        <w:trPr>
          <w:trHeight w:val="315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79231F" w:rsidRPr="0079231F" w:rsidTr="0079231F">
        <w:trPr>
          <w:trHeight w:val="52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Chiffres Clés. Libellé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formule.FORMULE_LIBELLE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Chiffres Clés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FORMULE_LIBELLE</w:t>
            </w:r>
          </w:p>
        </w:tc>
      </w:tr>
      <w:tr w:rsidR="0079231F" w:rsidRPr="0079231F" w:rsidTr="0079231F">
        <w:trPr>
          <w:trHeight w:val="52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Chiffres Clés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CONVERT([(chifcles).(ADR_ID)],UNSIGNED INTEGER)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79231F" w:rsidRPr="0079231F" w:rsidTr="0079231F">
        <w:trPr>
          <w:trHeight w:val="52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chifcles.EXO_CODE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Chiffres Clés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79231F" w:rsidRPr="0079231F" w:rsidTr="0079231F">
        <w:trPr>
          <w:trHeight w:val="54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Chiffres Clés. Montant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chifcles.CC_M_VALEUR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Chiffres Clés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CC_M_VALEUR</w:t>
            </w:r>
          </w:p>
        </w:tc>
      </w:tr>
    </w:tbl>
    <w:p w:rsidR="0079231F" w:rsidRDefault="0079231F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79231F" w:rsidRDefault="0079231F" w:rsidP="0079231F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E84D60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3" w:name="_Toc404152818"/>
      <w:r>
        <w:lastRenderedPageBreak/>
        <w:t>Compta Aux</w:t>
      </w:r>
      <w:bookmarkEnd w:id="43"/>
    </w:p>
    <w:p w:rsidR="0079231F" w:rsidRDefault="0079231F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"Feuil2!L2C1:L36C9"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271"/>
        <w:gridCol w:w="2681"/>
        <w:gridCol w:w="1462"/>
        <w:gridCol w:w="1102"/>
        <w:gridCol w:w="709"/>
        <w:gridCol w:w="3751"/>
        <w:gridCol w:w="2308"/>
      </w:tblGrid>
      <w:tr w:rsidR="0079231F" w:rsidRPr="0079231F" w:rsidTr="0079231F">
        <w:trPr>
          <w:trHeight w:val="315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7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79231F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Identifiant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CONVERT([(remise_banq).(REMBANQ_ID)],UNSIGNED INTEGER)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REMBANQ_ID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CONVERT([(remise_banq).(ADR_ID)],UNSIGNED INTEGER)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Date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DateSAPToDate([(remise_banq).(REMBANQ_DATE)])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REMBANQ_DATE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Montant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remise_banq.REMBANQ_M_MONTANT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REMBANQ_M_MONTANT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Numéro Piece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remise_banq.REMBANQ_NUMPIECE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REMBANQ_NUMPIECE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Montant Affecté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remise_banq.REMBANQ_M_AFFECTE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REMBANQ_M_AFFECTE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Lettrage Compta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remise_banq.REMBANQ_LETTRAGECOMPTA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REMBANQ_LETTRAGECOMPTA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Remise Encaissé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remise_banq.REMBANQ_B_ENCAISSE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REMBANQ_B_ENCAISSE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Remise Encaissé TRF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remise_banq.REMBANQ_B_ENCAISSETRF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REMBANQ_B_ENCAISSETRF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Date Encaissement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DateSAPToDate([(remise_banq).(REMBANQ_DATE_ENCAISSE)])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REMBANQ_DATE_ENCAISSEMENT</w:t>
            </w:r>
          </w:p>
        </w:tc>
      </w:tr>
      <w:tr w:rsidR="0079231F" w:rsidRPr="0079231F" w:rsidTr="0079231F">
        <w:trPr>
          <w:trHeight w:val="780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Code TVA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remise_banq.TVAPREST_CODE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Banque/Remise/TVA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TVAPREST_CODE</w:t>
            </w:r>
          </w:p>
        </w:tc>
      </w:tr>
      <w:tr w:rsidR="0079231F" w:rsidRPr="0079231F" w:rsidTr="0079231F">
        <w:trPr>
          <w:trHeight w:val="780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Libellé TVA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tvaprestation.TVAPREST_LIBELLE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Banque/Remise/TVA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TVAPREST_LIBELLE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REMBANQ_I_TYPELCR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remise_banq.REMBANQ_I_TYPELCR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REMBANQ_I_TYPELCR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RIB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remise_banq.REMBANQ_RIB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REMBANQ_RIB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lastRenderedPageBreak/>
              <w:t>Remise. IBAN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remise_banq.REMBANQ_IBAN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34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REMBANQ_IBAN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BIC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remise_banq.REMBANQ_BIC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REMBANQ_BIC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DOMICILIATION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remise_banq.REMBANQ_DOMICILIATION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REMBANQ_DOMICILIATION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RUM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remise_banq.REMBANQ_RUM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35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REMBANQ_RUM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SEPA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Corres([(remise_banq).(REMBANQ_I_TYPE_SEPA)];"SEPA.TYPE")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REMBANQ_SEPA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Remise. Date RUM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Banque/Remise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DateSAPToDate([(remise_banq).(REMBANQ_DATE_RUM)])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REMBANQ_DATE_RUM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Identifiant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CONVERT([(remise_banq).(REGB_ID)],UNSIGNED INTEGER)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REGB_ID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Numéro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reg_bord.REGB_NUM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REGB_NUM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Type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Corres([(reg_bord).(REGB_I_TYPE)];"REGLEMENT.TYPE")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REGB_TYPE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Sous_Type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reg_bord.REGB_I_SOUSTYPE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REGB_I_SOUSTYPE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Date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DateSAPToDate([(reg_bord).(REGB_DATE)])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REGB_DATE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Edité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Corres([(reg_bord).(REGB_B_EDITE)];"OUI-NON")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REGB_B_EDITE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Emis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Corres([(reg_bord).(REGB_B_EMIS)];"OUI-NON")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REGB_B_EMIS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Transferé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Corres([(reg_bord).(REGB_B_TRANSFERE)];"OUI-NON")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REGB_B_TRANSFERE</w:t>
            </w:r>
          </w:p>
        </w:tc>
      </w:tr>
      <w:tr w:rsidR="0079231F" w:rsidRPr="0079231F" w:rsidTr="0079231F">
        <w:trPr>
          <w:trHeight w:val="52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lastRenderedPageBreak/>
              <w:t>Bordereau. Code_Banque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reg_bord.BANQUE_CODE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BANQUE_CODE</w:t>
            </w:r>
          </w:p>
        </w:tc>
      </w:tr>
      <w:tr w:rsidR="0079231F" w:rsidRPr="0079231F" w:rsidTr="0079231F">
        <w:trPr>
          <w:trHeight w:val="540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Bordereau. REGB_ID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reg_bord.REGB_ID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Remise en Banque/Bordereau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231F" w:rsidRPr="0079231F" w:rsidRDefault="0079231F" w:rsidP="0079231F">
            <w:pPr>
              <w:rPr>
                <w:rFonts w:ascii="Calibri" w:hAnsi="Calibri"/>
                <w:sz w:val="20"/>
                <w:szCs w:val="20"/>
              </w:rPr>
            </w:pPr>
            <w:r w:rsidRPr="0079231F">
              <w:rPr>
                <w:rFonts w:ascii="Calibri" w:hAnsi="Calibri"/>
                <w:sz w:val="20"/>
                <w:szCs w:val="20"/>
              </w:rPr>
              <w:t>REGB_ID0</w:t>
            </w:r>
          </w:p>
        </w:tc>
      </w:tr>
    </w:tbl>
    <w:p w:rsidR="008B3137" w:rsidRDefault="0079231F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8B3137" w:rsidRDefault="008B3137" w:rsidP="008B3137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4" w:name="_Toc404152819"/>
      <w:r>
        <w:lastRenderedPageBreak/>
        <w:t>Ecriture</w:t>
      </w:r>
      <w:bookmarkEnd w:id="44"/>
    </w:p>
    <w:p w:rsidR="008B3137" w:rsidRDefault="008B3137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"Feuil2!L2C1:L24C9" \a \f 4 \h </w:instrText>
      </w:r>
      <w:r>
        <w:fldChar w:fldCharType="separate"/>
      </w:r>
    </w:p>
    <w:tbl>
      <w:tblPr>
        <w:tblW w:w="138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210"/>
        <w:gridCol w:w="2815"/>
        <w:gridCol w:w="1500"/>
        <w:gridCol w:w="1059"/>
        <w:gridCol w:w="586"/>
        <w:gridCol w:w="4425"/>
        <w:gridCol w:w="2104"/>
      </w:tblGrid>
      <w:tr w:rsidR="008B3137" w:rsidRPr="008B3137" w:rsidTr="008B3137">
        <w:trPr>
          <w:trHeight w:val="315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3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CONVERT([(ecriture).(ECR_ID)],UNSIGNED INTEGER)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ECR_ID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CONVERT([(ecriture).(ADR_ID)],UNSIGNED INTEGER)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Cabinet. Code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ecriture.SOC_CODE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SOC_CODE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Date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DateSAPToDate([(ecriture).(ECR_DATE)])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ECR_DATE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Date Echeance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DateSAPToDate([(ecriture).(ECR_DATE_ECHEANCE)])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ECR_DATE_ECHEANCE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Montant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ecriture.ECR_M_MONTANT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ECR_M_MONTANT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Memo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LeftStr([(ecriture).(ECR_MEMO)];100)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ECR_MEMO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Transféré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Corres([(ecriture).(ECR_B_TRANSFERE)];"OUI-NON")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ECR_B_TRANSFERE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Lettrage Compta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ecriture.ECR_LETTRAGECOMPTA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ECR_LETTRAGECOMPTA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Numéro Piece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ecriture.ECR_NUMPIECE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ECR_NUMPIECE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Code TVA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ecriture.TVAPREST_CODE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Ecriture/TVA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TVAPREST_CODE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 Libellé TVA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tvaprestation.TVAPREST_LIBELLE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Ecriture/TVA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TVAPREST_LIBELLE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Journal.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ecriture.JRN_ID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Ecriture/Journal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JRN_ID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Journal. Code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journal.JRN_CODE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Ecriture/Journal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JRN_CODE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lastRenderedPageBreak/>
              <w:t>Journal. Libellé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journal.JRN_LIBELLE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Ecriture/Journal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JRN_LIBELLE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Journal. Compte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journal.COMPTE_CODE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Ecriture/Journal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JRN_COMPTE_CODE</w:t>
            </w:r>
          </w:p>
        </w:tc>
      </w:tr>
      <w:tr w:rsidR="008B3137" w:rsidRPr="008B3137" w:rsidTr="008B3137">
        <w:trPr>
          <w:trHeight w:val="52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Compte. Code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ecriture.COMPTE_CODE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Ecriture/Compte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COMPTE_CODE</w:t>
            </w:r>
          </w:p>
        </w:tc>
      </w:tr>
      <w:tr w:rsidR="008B3137" w:rsidRPr="008B3137" w:rsidTr="008B3137">
        <w:trPr>
          <w:trHeight w:val="540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Compte. Libellé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compte.COMPTE_LIBELLE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Ecriture/Compte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COMPTE_LIBELLE</w:t>
            </w:r>
          </w:p>
        </w:tc>
      </w:tr>
    </w:tbl>
    <w:p w:rsidR="008B3137" w:rsidRDefault="008B3137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8B3137" w:rsidRDefault="008B3137" w:rsidP="008B3137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E84D60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5" w:name="_Toc404152820"/>
      <w:r>
        <w:lastRenderedPageBreak/>
        <w:t>Evènement</w:t>
      </w:r>
      <w:bookmarkEnd w:id="45"/>
    </w:p>
    <w:p w:rsidR="008B3137" w:rsidRDefault="008B3137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"Feuil2!L2C1:L42C9" \a \f 4 \h </w:instrText>
      </w:r>
      <w:r w:rsidR="00D2217D">
        <w:instrText xml:space="preserve">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1036"/>
        <w:gridCol w:w="2649"/>
        <w:gridCol w:w="1134"/>
        <w:gridCol w:w="1170"/>
        <w:gridCol w:w="673"/>
        <w:gridCol w:w="3890"/>
        <w:gridCol w:w="2311"/>
      </w:tblGrid>
      <w:tr w:rsidR="008B3137" w:rsidRPr="008B3137" w:rsidTr="00D2217D">
        <w:trPr>
          <w:trHeight w:val="31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8B3137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Identifiant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CONVERT([(evenement).(EVE_ID)],UNSIGNED INTEGER)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EVE_ID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CONVERT([(evenement).(ADR_ID)],UNSIGNED INTEGER)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evenement.EXO_CODE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Corresp.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evenement.COR_ID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COR_ID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CONVERT([(evenement).(MISS_ID)],UNSIGNED INTEGER)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Mission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evenement.MISS_CODE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Date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DateSAPToDate([(evenement).(EVE_DATE)])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EVE_DATE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Heure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evenement.EVE_HEURE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EVE_HEURE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Durée Centième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evenement.EVE_DUREE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EVE_DUREE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Durée HH:MM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[(evenement).(EVE_DUREE)]/24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EVE_DUREE_HHMM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Etat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Corres([(evenement).(EVE_I_ETAT)];"EVENEMENT.ETAT")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EVE_ETAT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I_CATEGORIE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evenement.EVE_I_CATEGORIE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EVE_I_CATEGORIE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Description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LeftStr([(evenement).(EVE_MEMO_DESCRIPTION)];100)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EVE_MEMO_DESCRIPTION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EVE_MEMO_SOLUTION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LeftStr([(evenement).(EVE_MEMO_SOLUTION)];100)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EVE_MEMO_SOLUTION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Qualif 1. Identifiant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CONVERT([(evenement).(QUALIFEVE_ID_N1)],UNSIGNED INTEGER)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QUALIFEVE_ID_N1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lastRenderedPageBreak/>
              <w:t>Qualif 2. Identifiant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CONVERT([(evenement).(QUALIFEVE_ID_N2)],UNSIGNED INTEGER)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QUALIFEVE_ID_N2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Qualif 3. Identifiant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CONVERT([(evenement).(QUALIFEVE_ID_N3)],UNSIGNED INTEGER)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QUALIFEVE_ID_N3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Collab Créateur.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evenement.COL_CODE_CREAT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COL_CODE_CREAT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Collab Destinataire.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evenement.COL_CODE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Collab Vu.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evenement.COL_CODE_VU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COL_CODE_VU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Collab Terminé.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evenement.COL_CODE_TERMINE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COL_CODE_TERMINE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Collab Ouvert Evenement.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evenement.COL_CODE_OUVERT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COL_CODE_OUVERT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Date_Terminé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DateSAPToDate([(evenement).(EVE_DATE_TERMINE)])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EVE_DATE_TERMNE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Heure_Terminé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evenement.EVE_HEURE_TERMINE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EVE_HEURE_TERMINE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Date_Vu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DateSAPToDate([(evenement).(EVE_DATE_VU)])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EVE_DATE_VU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Heure_Vu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evenement.EVE_HEURE_VU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EVE_HEURE_VU</w:t>
            </w:r>
          </w:p>
        </w:tc>
      </w:tr>
      <w:tr w:rsidR="008B3137" w:rsidRPr="008B3137" w:rsidTr="00D2217D">
        <w:trPr>
          <w:trHeight w:val="78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Date_Heure_Ouvert_Even.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evenement.EVE_DATEHEURE_OUVERT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EVE_DATEHEURE_OUVERT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SENS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Corres([(evenement).(EVE_I_SENS)];"EVENEMENT.SENS")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EVE_SENS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EVE_TEL_REPONSE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evenement.EVE_TEL_REPONSE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EVE_TEL_REPONSE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EVE_EMAIL_REPONSE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evenement.EVE_EMAIL_REPONSE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EVE_EMAIL_REPONSE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EVE_FAX_REPONSE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evenement.EVE_FAX_REPONSE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EVE_FAX_REPONSE</w:t>
            </w:r>
          </w:p>
        </w:tc>
      </w:tr>
      <w:tr w:rsidR="008B3137" w:rsidRPr="008B3137" w:rsidTr="00D2217D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EVE_B_LIE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evenement.EVE_B_LIE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EVE_B_LIE</w:t>
            </w:r>
          </w:p>
        </w:tc>
      </w:tr>
      <w:tr w:rsidR="008B3137" w:rsidRPr="008B3137" w:rsidTr="00D2217D">
        <w:trPr>
          <w:trHeight w:val="30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lastRenderedPageBreak/>
              <w:t>Evenement. EVE_B_BDC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evenement.EVE_B_BDC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EVE_B_BDC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Code_Priorité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evenement.EVEPRIO_CODE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EVEPRIO_CODE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Montant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evenement.EVE_M_MONTANT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EVE_M_MONTANT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EVE_GSM_REPONSE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evenement.EVE_GSM_REPONSE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EVE_GSM_REPONSE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Date et Heure de création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evenement.EVE_DATEHEURE_CREATION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EVE_DATEHEURE_CREATION</w:t>
            </w:r>
          </w:p>
        </w:tc>
      </w:tr>
      <w:tr w:rsidR="008B3137" w:rsidRPr="008B3137" w:rsidTr="00D2217D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 Date et heure du 1er contact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evenement.EVE_DATEHEURE_1ERCONTACT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EVE_DATEHEURE_1ERCONTACT</w:t>
            </w:r>
          </w:p>
        </w:tc>
      </w:tr>
      <w:tr w:rsidR="008B3137" w:rsidRPr="008B3137" w:rsidTr="00D2217D">
        <w:trPr>
          <w:trHeight w:val="54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Collab 1erConcat. Code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evenement.COL_CODE_1ERCONTACT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Evenement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137" w:rsidRPr="008B3137" w:rsidRDefault="008B3137" w:rsidP="008B3137">
            <w:pPr>
              <w:rPr>
                <w:rFonts w:ascii="Calibri" w:hAnsi="Calibri"/>
                <w:sz w:val="20"/>
                <w:szCs w:val="20"/>
              </w:rPr>
            </w:pPr>
            <w:r w:rsidRPr="008B3137">
              <w:rPr>
                <w:rFonts w:ascii="Calibri" w:hAnsi="Calibri"/>
                <w:sz w:val="20"/>
                <w:szCs w:val="20"/>
              </w:rPr>
              <w:t>COL_CODE_1ERCONTACT</w:t>
            </w:r>
          </w:p>
        </w:tc>
      </w:tr>
    </w:tbl>
    <w:p w:rsidR="003635D1" w:rsidRDefault="008B3137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3635D1" w:rsidRDefault="003635D1" w:rsidP="003635D1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6" w:name="_Toc404152821"/>
      <w:r>
        <w:lastRenderedPageBreak/>
        <w:t>Facture</w:t>
      </w:r>
      <w:bookmarkEnd w:id="46"/>
    </w:p>
    <w:p w:rsidR="003635D1" w:rsidRDefault="003635D1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"Feuil2!L2C1:L69C9" \a \f 4 \h </w:instrText>
      </w:r>
      <w:r w:rsidR="002F0FB8">
        <w:instrText xml:space="preserve">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7"/>
        <w:gridCol w:w="1224"/>
        <w:gridCol w:w="2364"/>
        <w:gridCol w:w="1463"/>
        <w:gridCol w:w="1134"/>
        <w:gridCol w:w="709"/>
        <w:gridCol w:w="3315"/>
        <w:gridCol w:w="2602"/>
      </w:tblGrid>
      <w:tr w:rsidR="003635D1" w:rsidRPr="003635D1" w:rsidTr="002F0FB8">
        <w:trPr>
          <w:trHeight w:val="315"/>
        </w:trPr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3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3635D1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Identifiant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CONVERT([(facture).(FACT_ID)],UNSIGNED INTEGER)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FACT_ID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CONVERT([(facture).(ADR_ID)],UNSIGNED INTEGER)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facture.EXO_CODE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FACT_EXO_CODE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facture.FACT_I_NUM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FACT_I_NUM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Réglement.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facture.REG_CODE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REG_CODE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Cabinet.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facture.SOC_CODE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SOC_CODE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Numéro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facture.FACT_NUM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FACT_NUM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Date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DateSAPToDate([(facture).(FACT_DATE)])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FACT_DATE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Référence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facture.FACT_REF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FACT_REF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Libellé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LeftStr([(facture).(FACT_MEMO)];100)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FACT_MEMO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Date Echéance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DateSAPToDate([(facture).(FACT_DATE_ECH)])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FACT_DATE_ECHEANCE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Montant Acompte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facture.FACT_M_ACOMPTE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FACT_M_ACOMPTE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TTC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facture.FACT_M_TTC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FACT_M_TTC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Réglée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Corres([(facture).(FACT_B_REGLE)];"OUI-NON")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FACT_B_REGLE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Editée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Corres([(facture).(FACT_B_EDITE)];"OUI-NON")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FACT_B_EDITE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Transférée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Corres([(facture).(FACT_B_TRANSFERE)];"OUI-NON")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FACT_B_TRANSFERE</w:t>
            </w:r>
          </w:p>
        </w:tc>
      </w:tr>
      <w:tr w:rsidR="003635D1" w:rsidRPr="003635D1" w:rsidTr="002F0FB8">
        <w:trPr>
          <w:trHeight w:val="78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lastRenderedPageBreak/>
              <w:t>Facture. FACT_B_LETTRAGETRANSFERE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facture.FACT_B_LETTRAGETRANSFERE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CFACTURE_FACT_B_LETTRAGETRANS_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Facture.Lettrage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facture.FACT_LETTRAGECOMPTA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CFACTURE_FACT_LETTRAGECOMPTA_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FACT_NOM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130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LeftStr([(facture).(FACT_NOM)];130)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CFACTURE_FACT_NOM_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FACT_AD1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facture.FACT_AD1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CFACTURE_FACT_AD1_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FACT_AD2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facture.FACT_AD2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CFACTURE_FACT_AD2_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FACT_AD3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facture.FACT_AD3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CFACTURE_FACT_AD3_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POSTAL_CODE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facture.POSTAL_CODE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CFACTURE_POSTAL_CODE_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FACT_VILLE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facture.FACT_VILLE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CFACTURE_FACT_VILLE_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FACT_PAYS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facture.FACT_PAYS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CFACTURE_FACT_PAYS_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FACT_B_VISE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facture.FACT_B_VISE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CFACTURE_FACT_B_VISE_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ORIGINE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Corres([(facture).(FACT_I_ORIGINE)];"FACTURE.TYPE")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FACT_ORIGINE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Identifiant_Document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facture.DAA_ID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CFACTURE_IDENTIFIANT_DOCUMENT_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COL_CODE_MODIF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facture.COL_CODE_MODIF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CFACTURE_COL_CODE_MODIF_</w:t>
            </w:r>
          </w:p>
        </w:tc>
      </w:tr>
      <w:tr w:rsidR="003635D1" w:rsidRPr="003635D1" w:rsidTr="002F0FB8">
        <w:trPr>
          <w:trHeight w:val="78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FACT_DATEHEURE_MODIF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facture.FACT_DATEHEURE_MODIF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CFACTURE_FACT_DATEHEURE_MODIF_</w:t>
            </w:r>
          </w:p>
        </w:tc>
      </w:tr>
      <w:tr w:rsidR="003635D1" w:rsidRPr="003635D1" w:rsidTr="002F0FB8">
        <w:trPr>
          <w:trHeight w:val="78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FACT_MEMO_PROVISIONS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facture.FACT_MEMO_PROVISIONS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CFACTURE_FACT_MEMO_PROVISIONS_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Code 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facture.TVACLI_CODE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Facture/Entête/TVA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TVACLI_CODE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lastRenderedPageBreak/>
              <w:t>Facture. Libellé 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tvaclient_FACTURE.TVACLI_LIBELLE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Facture/Entête/TVA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TVACLI_LIBELLE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Code Ventilation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facture.VENTCLI_CODE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Facture/Entête/Ventilation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VENTCLI_CODE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Facture. Libellé Ventilation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ventil_client_FACTURE.VENTCLI_LIBELLE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Facture/Entête/Ventilation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VENTCLI_LIBELLE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Identifiant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CONVERT([(lignfact).(LFACT_ID)],UNSIGNED INTEGER)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LFACT_ID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Identifiant_Facture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lignfact.FACT_ID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FACT_ID_1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Dossier. Identifiant1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lignfact.ADR_ID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ADR_ID_1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CONVERT([(lignfact).(MISS_ID)],UNSIGNED INTEGER)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Honoraire. Identifiant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CONVERT([(lignfact).(HONOECH_ID)],UNSIGNED INTEGER)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HONOECH_ID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N° Ligne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lignfact.LFACT_I_NUMLIGNE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LFACT_I_NUMLIGNE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N° Chapitre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lignfact.LFACT_I_CHAPITRE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LFACT_I_CHAPITRE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lignfact.PREST_CODE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Exercice Ligne.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lignfact.EXO_CODE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LFACT_EXO_CODE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lignfact.MISS_CODE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Libellé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LeftStr([(lignfact).(LFACT_MEMO)];100)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LFACT_LIBELLE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Quantité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lignfact.LFACT_M_QTE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LFACT_M_QTE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Durée Centième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lignfact.LFACT_DUREE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LFACT_DUREE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Durée HH:MM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[(lignfact).(LFACT_DUREE)]/24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LFACT_DUREE_HHMM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PU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lignfact.LFACT_M_PU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LFACT_M_PU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PV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lignfact.LFACT_M_PV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LFACT_M_PV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PVC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lignfact.LFACT_M_PVCOL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LFACT_M_PVCOL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lastRenderedPageBreak/>
              <w:t>Ligne. Code 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lignfact.TVAPREST_CODE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Facture/Ligne/TVA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TVAPREST_CODE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Libellé 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tvaprestation.TVAPREST_LIBELLE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Facture/Ligne/TVA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TVAPREST_LIBELLE</w:t>
            </w:r>
          </w:p>
        </w:tc>
      </w:tr>
      <w:tr w:rsidR="003635D1" w:rsidRPr="003635D1" w:rsidTr="002F0FB8">
        <w:trPr>
          <w:trHeight w:val="30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Montant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lignfact.LFACT_M_ECHEANCE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LFACT_M_ECHEANCE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Code ventilation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lignfact.VENTPREST_CODE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Facture/Ligne/Ventilation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VENTPREST_CODE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Libellé ventilation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ventil_prest.VENTPREST_LIBELLE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Facture/Ligne/Ventilation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VENTPREST_LIBELLE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Montant_Réalisé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lignfact.LFACT_M_REALISE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LFACT_M_REALISE</w:t>
            </w:r>
          </w:p>
        </w:tc>
      </w:tr>
      <w:tr w:rsidR="003635D1" w:rsidRPr="003635D1" w:rsidTr="002F0FB8">
        <w:trPr>
          <w:trHeight w:val="525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FACTLIB_CODE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lignfact.FACTLIB_CODE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CLIGNFACT_FACTLIB_CODE_</w:t>
            </w:r>
          </w:p>
        </w:tc>
      </w:tr>
      <w:tr w:rsidR="003635D1" w:rsidRPr="003635D1" w:rsidTr="002F0FB8">
        <w:trPr>
          <w:trHeight w:val="540"/>
        </w:trPr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Ligne. Ligne_Facture_Forcé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lignfact.LFACT_B_FORCE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Facture/Ligne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5D1" w:rsidRPr="003635D1" w:rsidRDefault="003635D1" w:rsidP="003635D1">
            <w:pPr>
              <w:rPr>
                <w:rFonts w:ascii="Calibri" w:hAnsi="Calibri"/>
                <w:sz w:val="20"/>
                <w:szCs w:val="20"/>
              </w:rPr>
            </w:pPr>
            <w:r w:rsidRPr="003635D1">
              <w:rPr>
                <w:rFonts w:ascii="Calibri" w:hAnsi="Calibri"/>
                <w:sz w:val="20"/>
                <w:szCs w:val="20"/>
              </w:rPr>
              <w:t>LFACT_B_FORCE</w:t>
            </w:r>
          </w:p>
        </w:tc>
      </w:tr>
    </w:tbl>
    <w:p w:rsidR="001B1682" w:rsidRDefault="003635D1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1B1682" w:rsidRDefault="001B1682" w:rsidP="001B1682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7" w:name="_Toc404152822"/>
      <w:r>
        <w:lastRenderedPageBreak/>
        <w:t>Honoraire</w:t>
      </w:r>
      <w:bookmarkEnd w:id="47"/>
    </w:p>
    <w:p w:rsidR="001B1682" w:rsidRDefault="001B1682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"Feuil2!L2C1:L32C9"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134"/>
        <w:gridCol w:w="2279"/>
        <w:gridCol w:w="1123"/>
        <w:gridCol w:w="1090"/>
        <w:gridCol w:w="611"/>
        <w:gridCol w:w="4458"/>
        <w:gridCol w:w="2452"/>
      </w:tblGrid>
      <w:tr w:rsidR="001B1682" w:rsidRPr="001B1682" w:rsidTr="00B751DC">
        <w:trPr>
          <w:trHeight w:val="540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4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4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B1682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Honoraire. Identifiant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CONVERT([(honoraire).(HONO_ID)],UNSIGNED INTEGER)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HONO_ID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CONVERT([(honoraire).(ADR_ID)],UNSIGNED INTEGER)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honoraire.EXO_CODE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Honoraire. Memo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LeftStr([(honoraire).(HONO_MEMO)];100)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HONO_MEMO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Honoraire. 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Corres([(honoraire).(HONO_I_TYPE)];"HONORAIRE.TYPE")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HONO_TYPE_HONORAIRE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Cabinet Facturation. 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honoraire.SOC_CODE_FACTURE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SOC_CODE_FACTURE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Echéance. Identifiant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CONVERT([(hono_echeance).(HONOECH_ID)],UNSIGNED INTEGER)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HONOECH_ID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CONVERT([(hono_echeance).(MISS_ID)],UNSIGNED INTEGER)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hono_echeance.PREST_CODE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Echéance. Date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DateSAPToDate(Concat([(hono_echeance).(HONOECH_AAAAMM)];"01"))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HONOECH_DATE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Echéance. Montant Echéance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hono_echeance.HONOECH_M_ECHEANCE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HONOECH_M_ECHEANCE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Echéance. Montant Facturé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hono_echeance.HONOECH_M_FACTURE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HONOECH_M_FACTURE</w:t>
            </w:r>
          </w:p>
        </w:tc>
      </w:tr>
      <w:tr w:rsidR="001B1682" w:rsidRPr="001B1682" w:rsidTr="00B751DC">
        <w:trPr>
          <w:trHeight w:val="52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Echéance. Echéance_Facturé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Corres([(hono_echeance).(HONOECH_B_FACTURE)];"OUI-NON")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HONOECH_B_FACTURE</w:t>
            </w:r>
          </w:p>
        </w:tc>
      </w:tr>
      <w:tr w:rsidR="001B1682" w:rsidRPr="001B1682" w:rsidTr="00B751DC">
        <w:trPr>
          <w:trHeight w:val="54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hono_echeance.MISS_CODE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Honoraire/Echeance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82" w:rsidRPr="001B1682" w:rsidRDefault="001B1682" w:rsidP="001B1682">
            <w:pPr>
              <w:rPr>
                <w:rFonts w:ascii="Calibri" w:hAnsi="Calibri"/>
                <w:sz w:val="20"/>
                <w:szCs w:val="20"/>
              </w:rPr>
            </w:pPr>
            <w:r w:rsidRPr="001B1682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</w:tbl>
    <w:p w:rsidR="00221515" w:rsidRDefault="001B1682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221515" w:rsidRDefault="00221515" w:rsidP="00221515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8" w:name="_Toc404152823"/>
      <w:r>
        <w:lastRenderedPageBreak/>
        <w:t>Obligation</w:t>
      </w:r>
      <w:bookmarkEnd w:id="48"/>
    </w:p>
    <w:p w:rsidR="00B751DC" w:rsidRDefault="00B751DC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"Feuil2!L2C1:L17C9"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1221"/>
        <w:gridCol w:w="2742"/>
        <w:gridCol w:w="939"/>
        <w:gridCol w:w="1193"/>
        <w:gridCol w:w="851"/>
        <w:gridCol w:w="3982"/>
        <w:gridCol w:w="1935"/>
      </w:tblGrid>
      <w:tr w:rsidR="00B751DC" w:rsidRPr="00B751DC" w:rsidTr="00B751DC">
        <w:trPr>
          <w:trHeight w:val="31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B751DC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 Identifiant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CONVERT([(obligation).(OBLIG_ID)],UNSIGNED INTEGER)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OBLIG_ID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CONVERT([(obligation).(ADR_ID)],UNSIGNED INTEGER)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CONVERT([(obligation).(MISS_ID)],UNSIGNED INTEGER)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Charge entête. Identifiant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CONVERT([(obligation).(ECHARGE_ID)],UNSIGNED INTEGER)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ECHARGE_ID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Charge Ligne. Identifiant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CONVERT([(obligation).(LCHARGE_ID)],UNSIGNED INTEGER)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LCHARGE_ID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obligation.EXO_CODE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obligation.MISS_CODE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obligation.PREST_CODE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 Libellé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obligation.OBLIG_LIBELLE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OBLIG_LIBELLE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obligation.COL_CODE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 Date Fin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DateSAPToDate([(obligation).(OBLIG_DATE_FIN)])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OBLIG_DATE_FIN</w:t>
            </w:r>
          </w:p>
        </w:tc>
      </w:tr>
      <w:tr w:rsidR="00B751DC" w:rsidRPr="00B751DC" w:rsidTr="00B751DC">
        <w:trPr>
          <w:trHeight w:val="52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 Date Fin réel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DateSAPToDate([(obligation).(OBLIG_DATE_FIN_REAL)])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OBLIG_DATE_FIN_REEL</w:t>
            </w:r>
          </w:p>
        </w:tc>
      </w:tr>
      <w:tr w:rsidR="00B751DC" w:rsidRPr="00B751DC" w:rsidTr="00B751DC">
        <w:trPr>
          <w:trHeight w:val="25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Collab Fin. Code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obligation.COL_CODE_REAL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COL_CODE_REAL</w:t>
            </w:r>
          </w:p>
        </w:tc>
      </w:tr>
      <w:tr w:rsidR="00B751DC" w:rsidRPr="00B751DC" w:rsidTr="00B751DC">
        <w:trPr>
          <w:trHeight w:val="54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Obligation.Commentaire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obligation.OBLIG_COMMENTAIRE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Obligation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1DC" w:rsidRPr="00B751DC" w:rsidRDefault="00B751DC" w:rsidP="00B751DC">
            <w:pPr>
              <w:rPr>
                <w:rFonts w:ascii="Calibri" w:hAnsi="Calibri"/>
                <w:sz w:val="20"/>
                <w:szCs w:val="20"/>
              </w:rPr>
            </w:pPr>
            <w:r w:rsidRPr="00B751DC">
              <w:rPr>
                <w:rFonts w:ascii="Calibri" w:hAnsi="Calibri"/>
                <w:sz w:val="20"/>
                <w:szCs w:val="20"/>
              </w:rPr>
              <w:t>OBLIG_COMMENTAIRE</w:t>
            </w:r>
          </w:p>
        </w:tc>
      </w:tr>
    </w:tbl>
    <w:p w:rsidR="00B751DC" w:rsidRDefault="00B751DC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B751DC" w:rsidRDefault="00B751DC" w:rsidP="00B751DC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49" w:name="_Toc404152824"/>
      <w:r>
        <w:lastRenderedPageBreak/>
        <w:t>Planning</w:t>
      </w:r>
      <w:bookmarkEnd w:id="49"/>
    </w:p>
    <w:p w:rsidR="001D2020" w:rsidRDefault="001D2020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"Feuil2!L2C1:L49C9" \a \f 4 \h  \* MERGEFORMAT </w:instrText>
      </w:r>
      <w:r>
        <w:fldChar w:fldCharType="separate"/>
      </w:r>
    </w:p>
    <w:tbl>
      <w:tblPr>
        <w:tblW w:w="139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4"/>
        <w:gridCol w:w="1223"/>
        <w:gridCol w:w="2077"/>
        <w:gridCol w:w="1609"/>
        <w:gridCol w:w="1275"/>
        <w:gridCol w:w="709"/>
        <w:gridCol w:w="3568"/>
        <w:gridCol w:w="1743"/>
      </w:tblGrid>
      <w:tr w:rsidR="001D2020" w:rsidRPr="001D2020" w:rsidTr="001D2020">
        <w:trPr>
          <w:trHeight w:val="540"/>
        </w:trPr>
        <w:tc>
          <w:tcPr>
            <w:tcW w:w="1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3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1D202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Identifiant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CONVERT([(planning).(PLA_ID)],UNSIGNED INTEGER)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PLA_ID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CONVERT([(planning).(ADR_ID)],UNSIGNED INTEGER)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Charge Ligne. Identifiant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 xml:space="preserve"> CONVERT([(planning).(LCHARGE_ID)],UNSIGNED INTEGER)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LCHARGE_ID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PLA_ID_REGROUPEMENT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planning.PLA_ID_REGROUPEMENT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PLA_ID_REGROUPEMENT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Date début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DateSAPToDate([(planning).(PLA_DATE_DEB)])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PLA_DATE_DEB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Heure début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planning.PLA_HEURE_DEB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PLA_HEURE_DEB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Date fin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DateSAPToDate([(planning).(PLA_DATE_FIN)])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PLA_DATE_FIN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Heure fin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planning.PLA_HEURE_FIN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PLA_HEURE_FIN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Durée Centième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planning.PLA_DUREE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PLA_DUREE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Durée HH:MM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[(planning).(PLA_DUREE)]/24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PLA_DUREE_HHMM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Collab Créateur. Code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planning.COL_CODE_CREATEUR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COL_CODE_CREATEUR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Date création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DateSAPToDate([(planning).(PLA_DATE_CREATION)])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PLA_DATE_CREATION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Heure création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planning.PLA_HEURE_CREATION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PLA_HEURE_CREATION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Objet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planning.PLA_OBJET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PLA_OBJET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lastRenderedPageBreak/>
              <w:t>Planning.Lieu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planning.PLA_LIEU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PLA_LIEU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Memo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LeftStr([(planning).(PLA_MEMO)];100)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PLA_MEMO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Confirmer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Corres([(planning).(PLA_B_CONFIRME)];"OUI-NON")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PLA_B_CONFIRME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PLA_DATEHEURE_MODIF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planning.PLA_DATEHEURE_MODIF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PLA_DATEHEURE_MODIF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COL_CODE_MODIF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planning.COL_CODE_MODIF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COL_CODE_MODIF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Privé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Corres([(planning).(PLA_B_PRIVE)];"OUI-NON")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PLA_B_PRIVE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 PLA_B_ENVOYE_DANS_PAIE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planning.PLA_B_ENVOYE_DANS_PAIE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PLA_B_ENVOYE_DANS_PAIE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 Collab. Identifiant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Planning/Table_Planning_Collab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CONVERT([(planning_collab).(PLACOL_ID)],UNSIGNED INTEGER)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PLACOL_ID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 Collab. PLA_ID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planning_collab.PLA_ID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Planning/Table_Planning_Collab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PLA_ID0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planning_collab.COL_CODE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Planning/Table_Planning_Collab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 Collab. ALARME_ID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planning_collab.ALARME_ID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Planning/Table_Planning_Collab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ALARME_ID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 Collab. PLACOL_B_EMAIL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planning_collab.PLACOL_B_EMAIL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Planning/Table_Planning_Collab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PLACOL_B_EMAIL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 Collab. PLACOL_B_CONFIRME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planning_collab.PLACOL_B_CONFIRME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Planning/Table_Planning_Collab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PLACOL_B_CONFIRME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lastRenderedPageBreak/>
              <w:t>Tache. TACHE_CODE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tache.TACHE_CODE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TACHE_CODE0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Code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planning.TACHE_CODE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TACHE_CODE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Libellé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tache.TACHE_LIBELLE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TACHE_LIBELLE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Type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Corres([(tache).(TACHE_I_TYPE)];"TACHE.TYPE")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TACHE_TACHE_TYPE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TACHE_I_COULEURFOND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tache.TACHE_I_COULEURFOND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TACHE_I_COULEURFOND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TACHE_I_COULEURTEXTE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tache.TACHE_I_COULEURTEXTE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TACHE_I_COULEURTEXTE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Libellé court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tache.TACHE_LIB_COURT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TACHE_LIB_COURT</w:t>
            </w:r>
          </w:p>
        </w:tc>
      </w:tr>
      <w:tr w:rsidR="001D2020" w:rsidRPr="001D2020" w:rsidTr="001D2020">
        <w:trPr>
          <w:trHeight w:val="52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 MOTIFABS_CODE_PAIE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tache.MOTIFABS_CODE_PAIE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MOTIFABS_CODE_PAIE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Catégorie. Code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planning.CATEG_CODE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CATEG_CODE</w:t>
            </w:r>
          </w:p>
        </w:tc>
      </w:tr>
      <w:tr w:rsidR="001D2020" w:rsidRPr="001D2020" w:rsidTr="001D2020">
        <w:trPr>
          <w:trHeight w:val="78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Catégorie.  Libellé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categorie_tache.CATEG_LIBELLE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CATEG_LIBELLE</w:t>
            </w:r>
          </w:p>
        </w:tc>
      </w:tr>
      <w:tr w:rsidR="001D2020" w:rsidRPr="001D2020" w:rsidTr="001D2020">
        <w:trPr>
          <w:trHeight w:val="103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 Catégorie. Libellé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tache_Catégorie.TACHE_LIBELLE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CATEG_TACHE_LIBELLE</w:t>
            </w:r>
          </w:p>
        </w:tc>
      </w:tr>
      <w:tr w:rsidR="001D2020" w:rsidRPr="001D2020" w:rsidTr="001D2020">
        <w:trPr>
          <w:trHeight w:val="103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 Catégorie.  Code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categorie_tache.TACHE_CODE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CATEG_TACHE_CODE</w:t>
            </w:r>
          </w:p>
        </w:tc>
      </w:tr>
      <w:tr w:rsidR="001D2020" w:rsidRPr="001D2020" w:rsidTr="001D2020">
        <w:trPr>
          <w:trHeight w:val="103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lastRenderedPageBreak/>
              <w:t>Tache Catégorie.Libellé court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tache_Catégorie.TACHE_LIB_COURT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CATEG_TACHE_LIB_COURT</w:t>
            </w:r>
          </w:p>
        </w:tc>
      </w:tr>
      <w:tr w:rsidR="001D2020" w:rsidRPr="001D2020" w:rsidTr="001D2020">
        <w:trPr>
          <w:trHeight w:val="1035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 Catégorie. MOTIFABS_CODE_PAIE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tache_Catégorie.MOTIFABS_CODE_PAIE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MOTIFABS_CODE_PAIE0</w:t>
            </w:r>
          </w:p>
        </w:tc>
      </w:tr>
      <w:tr w:rsidR="001D2020" w:rsidRPr="001D2020" w:rsidTr="001D2020">
        <w:trPr>
          <w:trHeight w:val="1050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Tache Catégorie. Tache. Type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Planning/Table_Catégorie_Tache/Table_Tache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Corres([(tache_Catégorie).(TACHE_I_TYPE)];"TACHE.TYPE")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020" w:rsidRPr="001D2020" w:rsidRDefault="001D2020" w:rsidP="001D2020">
            <w:pPr>
              <w:rPr>
                <w:rFonts w:ascii="Calibri" w:hAnsi="Calibri"/>
                <w:sz w:val="20"/>
                <w:szCs w:val="20"/>
              </w:rPr>
            </w:pPr>
            <w:r w:rsidRPr="001D2020">
              <w:rPr>
                <w:rFonts w:ascii="Calibri" w:hAnsi="Calibri"/>
                <w:sz w:val="20"/>
                <w:szCs w:val="20"/>
              </w:rPr>
              <w:t>CATEG_TACHE_TYPE</w:t>
            </w:r>
          </w:p>
        </w:tc>
      </w:tr>
    </w:tbl>
    <w:p w:rsidR="000C787F" w:rsidRDefault="001D2020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0C787F" w:rsidRDefault="000C787F" w:rsidP="000C787F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50" w:name="_Toc404152825"/>
      <w:r>
        <w:lastRenderedPageBreak/>
        <w:t>Relation</w:t>
      </w:r>
      <w:bookmarkEnd w:id="50"/>
    </w:p>
    <w:p w:rsidR="00C81CD0" w:rsidRDefault="00C81CD0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"Feuil2!L2C1:L31C9"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2"/>
        <w:gridCol w:w="1100"/>
        <w:gridCol w:w="2821"/>
        <w:gridCol w:w="1600"/>
        <w:gridCol w:w="1134"/>
        <w:gridCol w:w="628"/>
        <w:gridCol w:w="4014"/>
        <w:gridCol w:w="2409"/>
      </w:tblGrid>
      <w:tr w:rsidR="00C81CD0" w:rsidRPr="00C81CD0" w:rsidTr="00C81CD0">
        <w:trPr>
          <w:trHeight w:val="315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C81CD0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Type. Code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relation.RELTYPE_CODE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RELTYPE_CODE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Type. Libellé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relation_type.RELTYPE_LIBELLE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RELTYPE_LIBELLE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Type. Associé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Corres([(relation_type).(RELTYPE_B_ASSOCIE)];"OUI-NON")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RELTYPE_B_ASSOCIE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Type. Banque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Corres([(relation_type).(RELTYPE_B_BANQUE)];"OUI-NON")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RELTYPE_B_BANQUE</w:t>
            </w:r>
          </w:p>
        </w:tc>
      </w:tr>
      <w:tr w:rsidR="00C81CD0" w:rsidRPr="00C81CD0" w:rsidTr="00C81CD0">
        <w:trPr>
          <w:trHeight w:val="30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Nombre_Part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relation.REL_M_NBPART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REL_M_NBPART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RIB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relation.REL_RIB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26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REL_RIB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IBAN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relation.REL_IBAN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34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REL_IBAN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BIC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relation.REL_BIC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REL_BIC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Libellé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relation.REL_LIBELLE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REL_LIBELLE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RUM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relation.REL_RUM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35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REL_RUM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Date 1er Prélévement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DateSAPToDate([(relation).(REL_DATE_FRST)])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REL_DATE_1ER_PRELEVEMENT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Date RUM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DateSAPToDate([(relation).(REL_DATE_RUM)])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REL_DATE_RUM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Corresp.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CONVERT([(relation).(REL_COR_ID)],UNSIGNED INTEGER)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REL_COR_ID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Dossier de.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CONVERT([(relation).(REL_ADR_ID)],UNSIGNED INTEGER)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REL_ADR_ID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lastRenderedPageBreak/>
              <w:t>Dossier.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CONVERT([(relation).(ADR_ID)],UNSIGNED INTEGER)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CONVERT([(relation).(REL_ID)],UNSIGNED INTEGER)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REL_ID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CONVERT([(relation).(REL_BQ_CLT_ID)],UNSIGNED INTEGER)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REL_BQ_CLT_ID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BQ_CLT_ID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banque_clt.BQ_CLT_ID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BQ_CLT_ID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Libellé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banque_clt.BQ_CLT_LIBELLE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BQ_CLT_LIBELLE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Domiciliation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banque_clt.BQ_CLT_DOMICILIATION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BQ_CLT_DOMICILIATION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Adresse1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banque_clt.BQ_CLT_ADR1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BQ_CLT_ADR1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Adresse2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banque_clt.BQ_CLT_ADR2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BQ_CLT_ADR2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Adresse3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banque_clt.BQ_CLT_ADR3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BQ_CLT_ADR3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CP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banque_clt.BQ_CLT_CP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BQ_CLT_CP</w:t>
            </w:r>
          </w:p>
        </w:tc>
      </w:tr>
      <w:tr w:rsidR="00C81CD0" w:rsidRPr="00C81CD0" w:rsidTr="00C81CD0">
        <w:trPr>
          <w:trHeight w:val="525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Banque. Ville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banque_clt.BQ_CLT_VILLE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BQ_CLT_VILLE</w:t>
            </w:r>
          </w:p>
        </w:tc>
      </w:tr>
      <w:tr w:rsidR="00C81CD0" w:rsidRPr="00C81CD0" w:rsidTr="00C81CD0">
        <w:trPr>
          <w:trHeight w:val="54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Banque Dossier. Identifiant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Relation/Table_Banque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CONVERT([(banque_clt).(ADR_ID)],UNSIGNED INTEGER)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1CD0" w:rsidRPr="00C81CD0" w:rsidRDefault="00C81CD0" w:rsidP="00C81CD0">
            <w:pPr>
              <w:rPr>
                <w:rFonts w:ascii="Calibri" w:hAnsi="Calibri"/>
                <w:sz w:val="20"/>
                <w:szCs w:val="20"/>
              </w:rPr>
            </w:pPr>
            <w:r w:rsidRPr="00C81CD0">
              <w:rPr>
                <w:rFonts w:ascii="Calibri" w:hAnsi="Calibri"/>
                <w:sz w:val="20"/>
                <w:szCs w:val="20"/>
              </w:rPr>
              <w:t>ADR_ID_BQ</w:t>
            </w:r>
          </w:p>
        </w:tc>
      </w:tr>
    </w:tbl>
    <w:p w:rsidR="00F623CE" w:rsidRDefault="00C81CD0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F623CE" w:rsidRDefault="00F623CE" w:rsidP="00F623CE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51" w:name="_Toc404152826"/>
      <w:r>
        <w:lastRenderedPageBreak/>
        <w:t>Solde Comptable</w:t>
      </w:r>
      <w:bookmarkEnd w:id="51"/>
    </w:p>
    <w:p w:rsidR="00F623CE" w:rsidRDefault="00F623CE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"Feuil2!L2C1:L9C9" \a \f 4 \h  \* MERGEFORMAT </w:instrText>
      </w:r>
      <w:r>
        <w:fldChar w:fldCharType="separate"/>
      </w:r>
    </w:p>
    <w:tbl>
      <w:tblPr>
        <w:tblW w:w="148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1230"/>
        <w:gridCol w:w="3118"/>
        <w:gridCol w:w="1276"/>
        <w:gridCol w:w="1167"/>
        <w:gridCol w:w="534"/>
        <w:gridCol w:w="4037"/>
        <w:gridCol w:w="2589"/>
      </w:tblGrid>
      <w:tr w:rsidR="00F623CE" w:rsidRPr="00F623CE" w:rsidTr="00823095">
        <w:trPr>
          <w:trHeight w:val="3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5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F623C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F623CE" w:rsidRPr="00F623CE" w:rsidTr="00823095">
        <w:trPr>
          <w:trHeight w:val="52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Cabinet. Code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solde_compte.SOC_CODE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SoldeCompte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SOC_CODE</w:t>
            </w:r>
          </w:p>
        </w:tc>
      </w:tr>
      <w:tr w:rsidR="00F623CE" w:rsidRPr="00F623CE" w:rsidTr="00823095">
        <w:trPr>
          <w:trHeight w:val="52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 Compte. Montant Solde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solde_compte.SCOMPTE_M_SOLDE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SoldeCompte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SCOMPTE_M_SOLDE</w:t>
            </w:r>
          </w:p>
        </w:tc>
      </w:tr>
      <w:tr w:rsidR="00F623CE" w:rsidRPr="00F623CE" w:rsidTr="00823095">
        <w:trPr>
          <w:trHeight w:val="52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 Compte. Montant Compta-Aux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solde_compte.SCOMPTE_M_SOLDECOMPTAAUX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SoldeCompte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SCOMPTE_M_SOLDECOMPTAAUX</w:t>
            </w:r>
          </w:p>
        </w:tc>
      </w:tr>
      <w:tr w:rsidR="00F623CE" w:rsidRPr="00F623CE" w:rsidTr="00823095">
        <w:trPr>
          <w:trHeight w:val="52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 Compte. Date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SoldeCompte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DateSAPToDate([(solde_compte).(SCOMPTE_DATE)])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SCOMPTE_DATE</w:t>
            </w:r>
          </w:p>
        </w:tc>
      </w:tr>
      <w:tr w:rsidR="00F623CE" w:rsidRPr="00F623CE" w:rsidTr="00823095">
        <w:trPr>
          <w:trHeight w:val="52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 Compte. Identifiant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SoldeCompte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CONVERT([(solde_compte).(SCOMPTE_ID)],UNSIGNED INTEGER)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SCOMPTE_ID</w:t>
            </w:r>
          </w:p>
        </w:tc>
      </w:tr>
      <w:tr w:rsidR="00F623CE" w:rsidRPr="00F623CE" w:rsidTr="00823095">
        <w:trPr>
          <w:trHeight w:val="54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SoldeCompte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CONVERT([(solde_compte).(ADR_ID)],UNSIGNED INTEGER)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23CE" w:rsidRPr="00F623CE" w:rsidRDefault="00F623CE" w:rsidP="00F623CE">
            <w:pPr>
              <w:rPr>
                <w:rFonts w:ascii="Calibri" w:hAnsi="Calibri"/>
                <w:sz w:val="20"/>
                <w:szCs w:val="20"/>
              </w:rPr>
            </w:pPr>
            <w:r w:rsidRPr="00F623CE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</w:tbl>
    <w:p w:rsidR="00D13D95" w:rsidRDefault="00F623CE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D13D95" w:rsidRDefault="00D13D95" w:rsidP="00D13D95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F35B5A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52" w:name="_Toc404152827"/>
      <w:r>
        <w:lastRenderedPageBreak/>
        <w:t>Temps</w:t>
      </w:r>
      <w:bookmarkEnd w:id="52"/>
    </w:p>
    <w:p w:rsidR="00D13D95" w:rsidRDefault="00D13D95" w:rsidP="002871D3">
      <w:pPr>
        <w:pStyle w:val="Module"/>
        <w:tabs>
          <w:tab w:val="left" w:pos="426"/>
        </w:tabs>
        <w:ind w:left="1068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"Feuil2!L2C1:L30C9" \a \f 4 \h  \* MERGEFORMAT </w:instrText>
      </w:r>
      <w:r>
        <w:fldChar w:fldCharType="separate"/>
      </w:r>
    </w:p>
    <w:tbl>
      <w:tblPr>
        <w:tblW w:w="136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1210"/>
        <w:gridCol w:w="2573"/>
        <w:gridCol w:w="849"/>
        <w:gridCol w:w="1134"/>
        <w:gridCol w:w="709"/>
        <w:gridCol w:w="4143"/>
        <w:gridCol w:w="2048"/>
      </w:tblGrid>
      <w:tr w:rsidR="00D13D95" w:rsidRPr="00D13D95" w:rsidTr="00D13D95">
        <w:trPr>
          <w:trHeight w:val="315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25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D13D9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Mission. Code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temps.MISS_CODE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MISS_CODE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Prestation. Code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temps.PREST_CODE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PREST_CODE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Exercice. Code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temps.EXO_CODE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EXO_CODE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Collab. Code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temps.COL_CODE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COL_CODE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Date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DateSAPToDate([(temps).(TEMPS_DATE)])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TEMPS_DATE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Libellé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LeftStr([(temps).(TEMPS_MEMO)];100)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TEMPS_MEMO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Quantité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temps.TEMPS_M_QTE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TEMPS_M_QTE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Durée Centième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temps.TEMPS_DUREE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TEMPS_DUREE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Durée HH:MM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[(temps).(TEMPS_DUREE)]/24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TEMPS_DUREE_HHMM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PVU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temps.TEMPS_M_PVU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TEMPS_M_PVU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PV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temps.TEMPS_M_PV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TEMPS_M_PV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PR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temps.TEMPS_M_PR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TEMPS_M_PR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PVC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temps.TEMPS_M_PVC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TEMPS_M_PVC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Montant Facturé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temps.TEMPS_M_FACTURE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TEMPS_M_FACTURE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Heure début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temps.TEMPS_HEURE_DEBUT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TEMPS_HEURE_DEBUT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lastRenderedPageBreak/>
              <w:t>Temps. Heure Fin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temps.TEMPS_HEURE_FIN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TEMPS_HEURE_FIN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Etat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Corres([(temps).(TEMPS_I_ETAT)];"TEMPS.ETAT")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TEMPS_ETAT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Type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Corres([(temps).(TEMPS_I_TYPE)];"TEMPS.TYPE")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TEMPS_TYPE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Validé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Corres([(temps).(TEMPS_B_VALIDE)];"OUI-NON")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TEMPS_B_VALIDE</w:t>
            </w:r>
          </w:p>
        </w:tc>
      </w:tr>
      <w:tr w:rsidR="00D13D95" w:rsidRPr="00D13D95" w:rsidTr="00D13D95">
        <w:trPr>
          <w:trHeight w:val="30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TVA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temps.TEMPS_M_TVA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TEMPS_M_TVA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Transféré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Corres([(temps).(TEMPS_B_TRANSFERT)];"OUI-NON")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TEMPS_B_TRANSFERT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Temps. Identifiant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CONVERT([(temps).(TEMPS_ID)],UNSIGNED INTEGER)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TEMPS_ID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Dossier. Identifiant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CONVERT([(temps).(ADR_ID)],UNSIGNED INTEGER)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ADR_ID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Mission. Identifiant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CONVERT([(temps).(MISS_ID)],UNSIGNED INTEGER)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MISS_ID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Facture Ligne. Identifiant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CONVERT([(temps).(LFACT_ID)],UNSIGNED INTEGER)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LFACT_ID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Sous Traitant. Identifiant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CONVERT([(temps).(ADR_ID_STRAITANT)],UNSIGNED INTEGER)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ADR_ID_STRAITANT</w:t>
            </w:r>
          </w:p>
        </w:tc>
      </w:tr>
      <w:tr w:rsidR="00D13D95" w:rsidRPr="00D13D95" w:rsidTr="00D13D95">
        <w:trPr>
          <w:trHeight w:val="525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Charge Ligne. Identifiant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Temps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CONVERT([(temps).(LCHARGE_ID)],UNSIGNED INTEGER)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95" w:rsidRPr="00D13D95" w:rsidRDefault="00D13D95" w:rsidP="00D13D95">
            <w:pPr>
              <w:rPr>
                <w:rFonts w:ascii="Calibri" w:hAnsi="Calibri"/>
                <w:sz w:val="20"/>
                <w:szCs w:val="20"/>
              </w:rPr>
            </w:pPr>
            <w:r w:rsidRPr="00D13D95">
              <w:rPr>
                <w:rFonts w:ascii="Calibri" w:hAnsi="Calibri"/>
                <w:sz w:val="20"/>
                <w:szCs w:val="20"/>
              </w:rPr>
              <w:t>LCHARGE_ID</w:t>
            </w:r>
          </w:p>
        </w:tc>
      </w:tr>
    </w:tbl>
    <w:p w:rsidR="005175F5" w:rsidRDefault="00D13D95" w:rsidP="002871D3">
      <w:pPr>
        <w:pStyle w:val="Module"/>
        <w:tabs>
          <w:tab w:val="left" w:pos="426"/>
        </w:tabs>
        <w:ind w:left="1068"/>
        <w:jc w:val="left"/>
      </w:pPr>
      <w:r>
        <w:fldChar w:fldCharType="end"/>
      </w:r>
    </w:p>
    <w:p w:rsidR="005175F5" w:rsidRDefault="005175F5" w:rsidP="005175F5">
      <w:pPr>
        <w:rPr>
          <w:rFonts w:ascii="Verdana" w:eastAsia="Calibri" w:hAnsi="Verdana" w:cstheme="minorBidi"/>
          <w:color w:val="FF9900"/>
          <w:sz w:val="18"/>
          <w:szCs w:val="18"/>
          <w:lang w:eastAsia="ar-SA"/>
        </w:rPr>
      </w:pPr>
      <w:r>
        <w:br w:type="page"/>
      </w:r>
    </w:p>
    <w:p w:rsidR="00F35B5A" w:rsidRDefault="005E3929" w:rsidP="004A414F">
      <w:pPr>
        <w:pStyle w:val="Module"/>
        <w:numPr>
          <w:ilvl w:val="0"/>
          <w:numId w:val="24"/>
        </w:numPr>
        <w:tabs>
          <w:tab w:val="left" w:pos="426"/>
        </w:tabs>
        <w:jc w:val="left"/>
        <w:outlineLvl w:val="1"/>
      </w:pPr>
      <w:bookmarkStart w:id="53" w:name="_Toc404152828"/>
      <w:r>
        <w:lastRenderedPageBreak/>
        <w:t>Date</w:t>
      </w:r>
      <w:bookmarkEnd w:id="53"/>
    </w:p>
    <w:p w:rsidR="005175F5" w:rsidRDefault="005175F5" w:rsidP="00F35B5A">
      <w:pPr>
        <w:pStyle w:val="Module"/>
        <w:tabs>
          <w:tab w:val="left" w:pos="426"/>
        </w:tabs>
        <w:ind w:left="715"/>
        <w:jc w:val="left"/>
        <w:rPr>
          <w:rFonts w:ascii="Times New Roman" w:eastAsia="Times New Roman" w:hAnsi="Times New Roman" w:cs="Times New Roman"/>
          <w:b w:val="0"/>
          <w:iCs w:val="0"/>
          <w:color w:val="auto"/>
          <w:sz w:val="20"/>
          <w:szCs w:val="20"/>
          <w:lang w:eastAsia="en-US"/>
        </w:rPr>
      </w:pPr>
      <w:r>
        <w:fldChar w:fldCharType="begin"/>
      </w:r>
      <w:r>
        <w:instrText xml:space="preserve"> LINK Excel.Sheet.12 "Feuil1" "Feuil2!L2C1:L29C9" \a \f 4 \h </w:instrText>
      </w:r>
      <w:r>
        <w:fldChar w:fldCharType="separate"/>
      </w:r>
    </w:p>
    <w:tbl>
      <w:tblPr>
        <w:tblW w:w="15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5"/>
        <w:gridCol w:w="1210"/>
        <w:gridCol w:w="1144"/>
        <w:gridCol w:w="1059"/>
        <w:gridCol w:w="586"/>
        <w:gridCol w:w="5246"/>
        <w:gridCol w:w="2334"/>
        <w:gridCol w:w="2566"/>
      </w:tblGrid>
      <w:tr w:rsidR="005175F5" w:rsidRPr="005175F5" w:rsidTr="005175F5">
        <w:trPr>
          <w:trHeight w:val="540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champ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Qualification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 du groupe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5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Taille</w:t>
            </w:r>
          </w:p>
        </w:tc>
        <w:tc>
          <w:tcPr>
            <w:tcW w:w="5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Formule</w:t>
            </w:r>
          </w:p>
        </w:tc>
        <w:tc>
          <w:tcPr>
            <w:tcW w:w="2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NomSQL</w:t>
            </w:r>
          </w:p>
        </w:tc>
        <w:tc>
          <w:tcPr>
            <w:tcW w:w="27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</w:pPr>
            <w:r w:rsidRPr="005175F5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StrToDate ( [(A Temps).(Date)] 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DATE_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78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AnMoisJour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CurrToStr([Annee])&amp; If([Mois]&lt;10;"0"&amp;CurrToStr([Mois]);CurrToStr([Mois]))&amp; If([Jour]&lt;10;"0"&amp;CurrToStr([Jour]);CurrToStr([Jour]))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ANMOISJOUR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Jour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DayOf([Date])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JOUR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Jour semaine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Corres((DayOfTheWeek([Date]));"Jour semaine")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JOUR_SEMAINE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MoisJour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RepeatLeft(currtostr([Mois]*100+[Jour]);"0";4)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MOISJOUR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Semaine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WeekOf([Date])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SEMAINE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AnMois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CurrToStr([Annee])&amp; If([Mois]&lt;10;"0"&amp;CurrToStr([Mois]);CurrToStr([Mois]))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ANMOIS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Mois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MonthOf([Date])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MOIS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Libelle mois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Corres([Mois];"MOIS_NOM")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LIBELLE_MOIS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Trimestre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StrToCurr(Corres(CurrToStr([Mois]);"Mois Trimestre"))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TRIMESTRE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Semestre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StrToCurr(Corres(CurrToStr([Trimestre]);"Trimestre Semestre"))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SEMESTRE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Annee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YearOf([Date])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ANNEE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154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Exercice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If([Mois]&gt;=[Mois début d'exercice]; CurrToStr([Annee]) &amp; "-" &amp; CurrToStr([Annee]+1); CurrToStr([Annee]-1) &amp; "-" &amp; CurrToStr([Annee]))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EXERCICE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Le champ exercice exploite le champ "Mois début d'exercice".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 xml:space="preserve">ex : pour un exercice décalé à juillet, le mois de juillet 2009 correspondra à 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lastRenderedPageBreak/>
              <w:br/>
              <w:t>l'exercice "2009-2010"</w:t>
            </w:r>
          </w:p>
        </w:tc>
      </w:tr>
      <w:tr w:rsidR="005175F5" w:rsidRPr="005175F5" w:rsidTr="005175F5">
        <w:trPr>
          <w:trHeight w:val="205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lastRenderedPageBreak/>
              <w:t>Periode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repeatleft(            currtostr(                      if(                         [Mois]&gt;=[Mois début d'exercice];                         [Mois]-([Mois début d'exercice]-1);                         [Mois]+(13-[Mois début d'exercice])));            "0";2) &amp; " "&amp;[Libelle mois]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CPERIODE_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 xml:space="preserve">Le champ exercice exploite le champ "Mois début d'exercice". Il correspond 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>au n° du mois dans l'exercice.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 xml:space="preserve">ex : pour un exercice décalé à juillet, le mois de juillet 2009 correspondra à la 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>période "02 - Juillet"</w:t>
            </w:r>
          </w:p>
        </w:tc>
      </w:tr>
      <w:tr w:rsidR="005175F5" w:rsidRPr="005175F5" w:rsidTr="005175F5">
        <w:trPr>
          <w:trHeight w:val="103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Type Jour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Date/Travail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casewhen(          Corres([MoisJour];"Jour Ferié")&lt;&gt;"";"F";          [Date]=[Date Paques]+1;"F";          [Date]=[Date Paques]+39;"F";          [Date]=[Date Paques]+50;"F";          Corres(DayOfTheWeek([Date]);"Jour Travail") 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TYPE_JOUR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 xml:space="preserve"> F : Férié  / O : Ouvré / OD : Demi Journée / R : repos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>Peut être modifié dans la table de correspondance "Jour Travail"</w:t>
            </w:r>
          </w:p>
        </w:tc>
      </w:tr>
      <w:tr w:rsidR="005175F5" w:rsidRPr="005175F5" w:rsidTr="005175F5">
        <w:trPr>
          <w:trHeight w:val="1290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Durée Travail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Indicateur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Date/Travail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StrToCurr(Corres([Type Jour];"Duree Travail"))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DUREE_TRAVAIL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Détermine la durée de la journée de travail suiva,t la valeur de "Type Jour".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>Peut être modifié dans la table de correspondance "Duree Travail".</w:t>
            </w:r>
          </w:p>
        </w:tc>
      </w:tr>
      <w:tr w:rsidR="005175F5" w:rsidRPr="005175F5" w:rsidTr="005175F5">
        <w:trPr>
          <w:trHeight w:val="154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Jour ferié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Date/Travail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Texte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casewhen(          Corres([MoisJour];"Jour Ferié")&lt;&gt;"";Corres([MoisJour];"Jour Ferié");          [Date]=[Date Paques]+1;"Lundi de Pâque";          [Date]=[Date Paques]+39;"Jeudi de l'Ascencion";          [Date]=[Date Paques]+50;"Lundi de Pentecôte";          "" 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JOUR_FERIE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Donne le nom du jour ferié, sinon vide.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 xml:space="preserve">Possibilité de modifier les fêtes civiles et religieuses à date fixe dans la table de 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>correspondance "Jour ferié".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lastRenderedPageBreak/>
              <w:t>Mod 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([Annee]-1900)-trunc(([Annee]-1900)/19)*19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MOD_1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MOD([Annee]-1900;19)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Int 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(11*[Mod 1]+4-Trunc((7*[Mod 1]+1)/19))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INT_1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(11*[Mod 1]+4-Trunc((7*[Mod 1]+1)/19))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 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[Int 1]-trunc([Int 1]/29)*29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MOD_2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MOD([Int 1];29)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Int 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[Annee]-1900+Trunc(([Annee]-1900)/4)+31-[Mod 2]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INT_2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[Annee]-1900+Trunc(([Annee]-1900)/4)+31-[Mod 2]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 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[Int 2]-trunc([Int 2]/7)*7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MOD_3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MOD([Int 2];7)</w:t>
            </w:r>
          </w:p>
        </w:tc>
      </w:tr>
      <w:tr w:rsidR="005175F5" w:rsidRPr="005175F5" w:rsidTr="005175F5">
        <w:trPr>
          <w:trHeight w:val="52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 Paques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EncodeDate([Annee];If((25-[Mod 2]-[Mod 3])&gt;0;4;3);If((25-[Mod 2]-[Mod 3])&gt;0;(25-[Mod 2]-[Mod 3]);31+(25-[Mod 2]-[Mod 3])))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DATE_PAQUE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5175F5" w:rsidRPr="005175F5" w:rsidTr="005175F5">
        <w:trPr>
          <w:trHeight w:val="181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Mois début d'exercice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Dimension d'analyse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Date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Numérique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MOIS_D_BUT_D_EXERCICE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5F5" w:rsidRPr="005175F5" w:rsidRDefault="005175F5" w:rsidP="005175F5">
            <w:pPr>
              <w:rPr>
                <w:rFonts w:ascii="Calibri" w:hAnsi="Calibri"/>
                <w:sz w:val="20"/>
                <w:szCs w:val="20"/>
              </w:rPr>
            </w:pPr>
            <w:r w:rsidRPr="005175F5">
              <w:rPr>
                <w:rFonts w:ascii="Calibri" w:hAnsi="Calibri"/>
                <w:sz w:val="20"/>
                <w:szCs w:val="20"/>
              </w:rPr>
              <w:t>Ce champ permet de définir à quel mois commence l'exercice comptable.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 xml:space="preserve">ex : si ce champ vaut "7", le mois de Juillet 2009 est le premier mois de l'exercice </w:t>
            </w:r>
            <w:r w:rsidRPr="005175F5">
              <w:rPr>
                <w:rFonts w:ascii="Calibri" w:hAnsi="Calibri"/>
                <w:sz w:val="20"/>
                <w:szCs w:val="20"/>
              </w:rPr>
              <w:br/>
            </w:r>
            <w:r w:rsidRPr="005175F5">
              <w:rPr>
                <w:rFonts w:ascii="Calibri" w:hAnsi="Calibri"/>
                <w:sz w:val="20"/>
                <w:szCs w:val="20"/>
              </w:rPr>
              <w:br/>
              <w:t>2009-2010</w:t>
            </w:r>
          </w:p>
        </w:tc>
      </w:tr>
    </w:tbl>
    <w:p w:rsidR="00F35B5A" w:rsidRDefault="005175F5" w:rsidP="00F35B5A">
      <w:pPr>
        <w:pStyle w:val="Module"/>
        <w:tabs>
          <w:tab w:val="left" w:pos="426"/>
        </w:tabs>
        <w:ind w:left="715"/>
        <w:jc w:val="left"/>
      </w:pPr>
      <w:r>
        <w:fldChar w:fldCharType="end"/>
      </w:r>
    </w:p>
    <w:sectPr w:rsidR="00F35B5A" w:rsidSect="00325E36">
      <w:footerReference w:type="default" r:id="rId37"/>
      <w:pgSz w:w="16838" w:h="11906" w:orient="landscape"/>
      <w:pgMar w:top="851" w:right="1134" w:bottom="1418" w:left="851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59D" w:rsidRDefault="0048159D" w:rsidP="0001706D">
      <w:r>
        <w:separator/>
      </w:r>
    </w:p>
  </w:endnote>
  <w:endnote w:type="continuationSeparator" w:id="0">
    <w:p w:rsidR="0048159D" w:rsidRDefault="0048159D" w:rsidP="0001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Arial Unicode MS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3CE" w:rsidRDefault="00F623CE" w:rsidP="0001706D">
    <w:pPr>
      <w:jc w:val="center"/>
      <w:rPr>
        <w:rFonts w:ascii="Verdana" w:eastAsia="SimSun" w:hAnsi="Verdana"/>
        <w:bCs/>
        <w:iCs/>
        <w:color w:val="4287C8"/>
        <w:sz w:val="18"/>
        <w:szCs w:val="18"/>
        <w:lang w:eastAsia="zh-CN"/>
      </w:rPr>
    </w:pPr>
    <w:r>
      <w:rPr>
        <w:rFonts w:ascii="Verdana" w:hAnsi="Verdana"/>
        <w:noProof/>
        <w:color w:val="4287C8"/>
        <w:sz w:val="18"/>
        <w:szCs w:val="18"/>
      </w:rPr>
      <w:drawing>
        <wp:anchor distT="0" distB="0" distL="114300" distR="114300" simplePos="0" relativeHeight="251658240" behindDoc="0" locked="0" layoutInCell="1" allowOverlap="1" wp14:anchorId="4FA99F99" wp14:editId="395C9FA0">
          <wp:simplePos x="0" y="0"/>
          <wp:positionH relativeFrom="column">
            <wp:posOffset>4445</wp:posOffset>
          </wp:positionH>
          <wp:positionV relativeFrom="paragraph">
            <wp:posOffset>29845</wp:posOffset>
          </wp:positionV>
          <wp:extent cx="5756275" cy="6985"/>
          <wp:effectExtent l="0" t="0" r="0" b="0"/>
          <wp:wrapNone/>
          <wp:docPr id="42" name="Imag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6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623CE" w:rsidRPr="00AE4470" w:rsidRDefault="00F623CE" w:rsidP="00F859B6">
    <w:pPr>
      <w:pStyle w:val="Pieddepage"/>
      <w:jc w:val="center"/>
      <w:rPr>
        <w:rFonts w:asciiTheme="minorHAnsi" w:hAnsiTheme="minorHAnsi"/>
        <w:color w:val="4287C8"/>
        <w:sz w:val="18"/>
        <w:szCs w:val="18"/>
      </w:rPr>
    </w:pPr>
    <w:r w:rsidRPr="00AE4470">
      <w:rPr>
        <w:rFonts w:asciiTheme="minorHAnsi" w:hAnsiTheme="minorHAnsi"/>
        <w:color w:val="4287C8"/>
        <w:sz w:val="18"/>
        <w:szCs w:val="18"/>
      </w:rPr>
      <w:t>ACD Aix – Les Hauts de la Duranne - 595, avenue Galilée - 13857 Aix en Provence cedex 3</w:t>
    </w:r>
  </w:p>
  <w:p w:rsidR="00F623CE" w:rsidRPr="00AE4470" w:rsidRDefault="00F623CE" w:rsidP="00F859B6">
    <w:pPr>
      <w:pStyle w:val="Pieddepage"/>
      <w:jc w:val="center"/>
      <w:rPr>
        <w:rFonts w:asciiTheme="minorHAnsi" w:hAnsiTheme="minorHAnsi"/>
        <w:color w:val="4287C8"/>
        <w:sz w:val="18"/>
        <w:szCs w:val="18"/>
      </w:rPr>
    </w:pPr>
    <w:r w:rsidRPr="00AE4470">
      <w:rPr>
        <w:rFonts w:asciiTheme="minorHAnsi" w:hAnsiTheme="minorHAnsi"/>
        <w:color w:val="4287C8"/>
        <w:sz w:val="18"/>
        <w:szCs w:val="18"/>
      </w:rPr>
      <w:sym w:font="Wingdings 2" w:char="F027"/>
    </w:r>
    <w:r w:rsidRPr="00AE4470">
      <w:rPr>
        <w:rFonts w:asciiTheme="minorHAnsi" w:hAnsiTheme="minorHAnsi"/>
        <w:color w:val="4287C8"/>
        <w:sz w:val="18"/>
        <w:szCs w:val="18"/>
      </w:rPr>
      <w:t xml:space="preserve"> 04 42 97 96 00 – Fax : 04 42 39 48 95</w:t>
    </w:r>
  </w:p>
  <w:p w:rsidR="00F623CE" w:rsidRPr="0001706D" w:rsidRDefault="00F623CE" w:rsidP="00F859B6">
    <w:pPr>
      <w:jc w:val="center"/>
      <w:rPr>
        <w:rFonts w:ascii="Verdana" w:eastAsia="SimSun" w:hAnsi="Verdana"/>
        <w:iCs/>
        <w:color w:val="4287C8"/>
        <w:sz w:val="18"/>
        <w:szCs w:val="18"/>
        <w:lang w:eastAsia="zh-CN"/>
      </w:rPr>
    </w:pPr>
    <w:r>
      <w:rPr>
        <w:rFonts w:ascii="Verdana" w:eastAsia="SimSun" w:hAnsi="Verdana"/>
        <w:iCs/>
        <w:color w:val="4287C8"/>
        <w:sz w:val="18"/>
        <w:szCs w:val="18"/>
        <w:lang w:eastAsia="zh-CN"/>
      </w:rPr>
      <w:fldChar w:fldCharType="begin"/>
    </w:r>
    <w:r>
      <w:rPr>
        <w:rFonts w:ascii="Verdana" w:eastAsia="SimSun" w:hAnsi="Verdana"/>
        <w:iCs/>
        <w:color w:val="4287C8"/>
        <w:sz w:val="18"/>
        <w:szCs w:val="18"/>
        <w:lang w:eastAsia="zh-CN"/>
      </w:rPr>
      <w:instrText xml:space="preserve"> PAGE  \* ArabicDash  \* MERGEFORMAT </w:instrText>
    </w:r>
    <w:r>
      <w:rPr>
        <w:rFonts w:ascii="Verdana" w:eastAsia="SimSun" w:hAnsi="Verdana"/>
        <w:iCs/>
        <w:color w:val="4287C8"/>
        <w:sz w:val="18"/>
        <w:szCs w:val="18"/>
        <w:lang w:eastAsia="zh-CN"/>
      </w:rPr>
      <w:fldChar w:fldCharType="separate"/>
    </w:r>
    <w:r w:rsidR="000A5DD3">
      <w:rPr>
        <w:rFonts w:ascii="Verdana" w:eastAsia="SimSun" w:hAnsi="Verdana"/>
        <w:iCs/>
        <w:noProof/>
        <w:color w:val="4287C8"/>
        <w:sz w:val="18"/>
        <w:szCs w:val="18"/>
        <w:lang w:eastAsia="zh-CN"/>
      </w:rPr>
      <w:t>- 3 -</w:t>
    </w:r>
    <w:r>
      <w:rPr>
        <w:rFonts w:ascii="Verdana" w:eastAsia="SimSun" w:hAnsi="Verdana"/>
        <w:iCs/>
        <w:color w:val="4287C8"/>
        <w:sz w:val="18"/>
        <w:szCs w:val="18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59D" w:rsidRDefault="0048159D" w:rsidP="0001706D">
      <w:r>
        <w:separator/>
      </w:r>
    </w:p>
  </w:footnote>
  <w:footnote w:type="continuationSeparator" w:id="0">
    <w:p w:rsidR="0048159D" w:rsidRDefault="0048159D" w:rsidP="00017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EDC09BB4"/>
    <w:lvl w:ilvl="0">
      <w:start w:val="1"/>
      <w:numFmt w:val="none"/>
      <w:pStyle w:val="Titr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1D025C"/>
    <w:multiLevelType w:val="hybridMultilevel"/>
    <w:tmpl w:val="61F8F370"/>
    <w:lvl w:ilvl="0" w:tplc="4B4E6B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DA6B34"/>
    <w:multiLevelType w:val="hybridMultilevel"/>
    <w:tmpl w:val="EFDC8334"/>
    <w:lvl w:ilvl="0" w:tplc="5DA86F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440C9A"/>
    <w:multiLevelType w:val="hybridMultilevel"/>
    <w:tmpl w:val="112C4C90"/>
    <w:lvl w:ilvl="0" w:tplc="7B3406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835365"/>
    <w:multiLevelType w:val="hybridMultilevel"/>
    <w:tmpl w:val="37648A8C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4EE17A2"/>
    <w:multiLevelType w:val="hybridMultilevel"/>
    <w:tmpl w:val="6E1ED054"/>
    <w:lvl w:ilvl="0" w:tplc="20AE15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9246A7"/>
    <w:multiLevelType w:val="multilevel"/>
    <w:tmpl w:val="A9EA0AD6"/>
    <w:lvl w:ilvl="0">
      <w:start w:val="1"/>
      <w:numFmt w:val="decimal"/>
      <w:lvlText w:val="%1)"/>
      <w:lvlJc w:val="left"/>
      <w:pPr>
        <w:ind w:left="10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5" w:hanging="360"/>
      </w:pPr>
    </w:lvl>
    <w:lvl w:ilvl="2">
      <w:start w:val="1"/>
      <w:numFmt w:val="lowerRoman"/>
      <w:lvlText w:val="%3."/>
      <w:lvlJc w:val="right"/>
      <w:pPr>
        <w:ind w:left="2515" w:hanging="180"/>
      </w:pPr>
    </w:lvl>
    <w:lvl w:ilvl="3">
      <w:start w:val="1"/>
      <w:numFmt w:val="decimal"/>
      <w:lvlText w:val="%4."/>
      <w:lvlJc w:val="left"/>
      <w:pPr>
        <w:ind w:left="3235" w:hanging="360"/>
      </w:pPr>
    </w:lvl>
    <w:lvl w:ilvl="4">
      <w:start w:val="1"/>
      <w:numFmt w:val="lowerLetter"/>
      <w:lvlText w:val="%5."/>
      <w:lvlJc w:val="left"/>
      <w:pPr>
        <w:ind w:left="3955" w:hanging="360"/>
      </w:pPr>
    </w:lvl>
    <w:lvl w:ilvl="5">
      <w:start w:val="1"/>
      <w:numFmt w:val="lowerRoman"/>
      <w:lvlText w:val="%6."/>
      <w:lvlJc w:val="right"/>
      <w:pPr>
        <w:ind w:left="4675" w:hanging="180"/>
      </w:pPr>
    </w:lvl>
    <w:lvl w:ilvl="6">
      <w:start w:val="1"/>
      <w:numFmt w:val="decimal"/>
      <w:lvlText w:val="%7."/>
      <w:lvlJc w:val="left"/>
      <w:pPr>
        <w:ind w:left="5395" w:hanging="360"/>
      </w:pPr>
    </w:lvl>
    <w:lvl w:ilvl="7">
      <w:start w:val="1"/>
      <w:numFmt w:val="lowerLetter"/>
      <w:lvlText w:val="%8."/>
      <w:lvlJc w:val="left"/>
      <w:pPr>
        <w:ind w:left="6115" w:hanging="360"/>
      </w:pPr>
    </w:lvl>
    <w:lvl w:ilvl="8">
      <w:start w:val="1"/>
      <w:numFmt w:val="lowerRoman"/>
      <w:lvlText w:val="%9."/>
      <w:lvlJc w:val="right"/>
      <w:pPr>
        <w:ind w:left="6835" w:hanging="180"/>
      </w:pPr>
    </w:lvl>
  </w:abstractNum>
  <w:abstractNum w:abstractNumId="7">
    <w:nsid w:val="50116F12"/>
    <w:multiLevelType w:val="hybridMultilevel"/>
    <w:tmpl w:val="C3FC314C"/>
    <w:lvl w:ilvl="0" w:tplc="21E2574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E4B8C"/>
    <w:multiLevelType w:val="hybridMultilevel"/>
    <w:tmpl w:val="578AAB8C"/>
    <w:lvl w:ilvl="0" w:tplc="0082FB38">
      <w:start w:val="1"/>
      <w:numFmt w:val="decimal"/>
      <w:lvlText w:val="%1)"/>
      <w:lvlJc w:val="left"/>
      <w:pPr>
        <w:ind w:left="10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5" w:hanging="360"/>
      </w:pPr>
    </w:lvl>
    <w:lvl w:ilvl="2" w:tplc="040C001B" w:tentative="1">
      <w:start w:val="1"/>
      <w:numFmt w:val="lowerRoman"/>
      <w:lvlText w:val="%3."/>
      <w:lvlJc w:val="right"/>
      <w:pPr>
        <w:ind w:left="2515" w:hanging="180"/>
      </w:pPr>
    </w:lvl>
    <w:lvl w:ilvl="3" w:tplc="040C000F" w:tentative="1">
      <w:start w:val="1"/>
      <w:numFmt w:val="decimal"/>
      <w:lvlText w:val="%4."/>
      <w:lvlJc w:val="left"/>
      <w:pPr>
        <w:ind w:left="3235" w:hanging="360"/>
      </w:pPr>
    </w:lvl>
    <w:lvl w:ilvl="4" w:tplc="040C0019" w:tentative="1">
      <w:start w:val="1"/>
      <w:numFmt w:val="lowerLetter"/>
      <w:lvlText w:val="%5."/>
      <w:lvlJc w:val="left"/>
      <w:pPr>
        <w:ind w:left="3955" w:hanging="360"/>
      </w:pPr>
    </w:lvl>
    <w:lvl w:ilvl="5" w:tplc="040C001B" w:tentative="1">
      <w:start w:val="1"/>
      <w:numFmt w:val="lowerRoman"/>
      <w:lvlText w:val="%6."/>
      <w:lvlJc w:val="right"/>
      <w:pPr>
        <w:ind w:left="4675" w:hanging="180"/>
      </w:pPr>
    </w:lvl>
    <w:lvl w:ilvl="6" w:tplc="040C000F" w:tentative="1">
      <w:start w:val="1"/>
      <w:numFmt w:val="decimal"/>
      <w:lvlText w:val="%7."/>
      <w:lvlJc w:val="left"/>
      <w:pPr>
        <w:ind w:left="5395" w:hanging="360"/>
      </w:pPr>
    </w:lvl>
    <w:lvl w:ilvl="7" w:tplc="040C0019" w:tentative="1">
      <w:start w:val="1"/>
      <w:numFmt w:val="lowerLetter"/>
      <w:lvlText w:val="%8."/>
      <w:lvlJc w:val="left"/>
      <w:pPr>
        <w:ind w:left="6115" w:hanging="360"/>
      </w:pPr>
    </w:lvl>
    <w:lvl w:ilvl="8" w:tplc="040C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>
    <w:nsid w:val="68DD3199"/>
    <w:multiLevelType w:val="hybridMultilevel"/>
    <w:tmpl w:val="4C5CFB14"/>
    <w:lvl w:ilvl="0" w:tplc="89DAE04E">
      <w:start w:val="1"/>
      <w:numFmt w:val="decimal"/>
      <w:lvlText w:val="%1)"/>
      <w:lvlJc w:val="left"/>
      <w:pPr>
        <w:ind w:left="10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5" w:hanging="360"/>
      </w:pPr>
    </w:lvl>
    <w:lvl w:ilvl="2" w:tplc="040C001B" w:tentative="1">
      <w:start w:val="1"/>
      <w:numFmt w:val="lowerRoman"/>
      <w:lvlText w:val="%3."/>
      <w:lvlJc w:val="right"/>
      <w:pPr>
        <w:ind w:left="2515" w:hanging="180"/>
      </w:pPr>
    </w:lvl>
    <w:lvl w:ilvl="3" w:tplc="040C000F" w:tentative="1">
      <w:start w:val="1"/>
      <w:numFmt w:val="decimal"/>
      <w:lvlText w:val="%4."/>
      <w:lvlJc w:val="left"/>
      <w:pPr>
        <w:ind w:left="3235" w:hanging="360"/>
      </w:pPr>
    </w:lvl>
    <w:lvl w:ilvl="4" w:tplc="040C0019" w:tentative="1">
      <w:start w:val="1"/>
      <w:numFmt w:val="lowerLetter"/>
      <w:lvlText w:val="%5."/>
      <w:lvlJc w:val="left"/>
      <w:pPr>
        <w:ind w:left="3955" w:hanging="360"/>
      </w:pPr>
    </w:lvl>
    <w:lvl w:ilvl="5" w:tplc="040C001B" w:tentative="1">
      <w:start w:val="1"/>
      <w:numFmt w:val="lowerRoman"/>
      <w:lvlText w:val="%6."/>
      <w:lvlJc w:val="right"/>
      <w:pPr>
        <w:ind w:left="4675" w:hanging="180"/>
      </w:pPr>
    </w:lvl>
    <w:lvl w:ilvl="6" w:tplc="040C000F" w:tentative="1">
      <w:start w:val="1"/>
      <w:numFmt w:val="decimal"/>
      <w:lvlText w:val="%7."/>
      <w:lvlJc w:val="left"/>
      <w:pPr>
        <w:ind w:left="5395" w:hanging="360"/>
      </w:pPr>
    </w:lvl>
    <w:lvl w:ilvl="7" w:tplc="040C0019" w:tentative="1">
      <w:start w:val="1"/>
      <w:numFmt w:val="lowerLetter"/>
      <w:lvlText w:val="%8."/>
      <w:lvlJc w:val="left"/>
      <w:pPr>
        <w:ind w:left="6115" w:hanging="360"/>
      </w:pPr>
    </w:lvl>
    <w:lvl w:ilvl="8" w:tplc="040C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0">
    <w:nsid w:val="6D2155BE"/>
    <w:multiLevelType w:val="hybridMultilevel"/>
    <w:tmpl w:val="85DCDAC2"/>
    <w:lvl w:ilvl="0" w:tplc="EC3C702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E6E2F71"/>
    <w:multiLevelType w:val="hybridMultilevel"/>
    <w:tmpl w:val="4C5CFB14"/>
    <w:lvl w:ilvl="0" w:tplc="89DAE04E">
      <w:start w:val="1"/>
      <w:numFmt w:val="decimal"/>
      <w:lvlText w:val="%1)"/>
      <w:lvlJc w:val="left"/>
      <w:pPr>
        <w:ind w:left="10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5" w:hanging="360"/>
      </w:pPr>
    </w:lvl>
    <w:lvl w:ilvl="2" w:tplc="040C001B" w:tentative="1">
      <w:start w:val="1"/>
      <w:numFmt w:val="lowerRoman"/>
      <w:lvlText w:val="%3."/>
      <w:lvlJc w:val="right"/>
      <w:pPr>
        <w:ind w:left="2515" w:hanging="180"/>
      </w:pPr>
    </w:lvl>
    <w:lvl w:ilvl="3" w:tplc="040C000F" w:tentative="1">
      <w:start w:val="1"/>
      <w:numFmt w:val="decimal"/>
      <w:lvlText w:val="%4."/>
      <w:lvlJc w:val="left"/>
      <w:pPr>
        <w:ind w:left="3235" w:hanging="360"/>
      </w:pPr>
    </w:lvl>
    <w:lvl w:ilvl="4" w:tplc="040C0019" w:tentative="1">
      <w:start w:val="1"/>
      <w:numFmt w:val="lowerLetter"/>
      <w:lvlText w:val="%5."/>
      <w:lvlJc w:val="left"/>
      <w:pPr>
        <w:ind w:left="3955" w:hanging="360"/>
      </w:pPr>
    </w:lvl>
    <w:lvl w:ilvl="5" w:tplc="040C001B" w:tentative="1">
      <w:start w:val="1"/>
      <w:numFmt w:val="lowerRoman"/>
      <w:lvlText w:val="%6."/>
      <w:lvlJc w:val="right"/>
      <w:pPr>
        <w:ind w:left="4675" w:hanging="180"/>
      </w:pPr>
    </w:lvl>
    <w:lvl w:ilvl="6" w:tplc="040C000F" w:tentative="1">
      <w:start w:val="1"/>
      <w:numFmt w:val="decimal"/>
      <w:lvlText w:val="%7."/>
      <w:lvlJc w:val="left"/>
      <w:pPr>
        <w:ind w:left="5395" w:hanging="360"/>
      </w:pPr>
    </w:lvl>
    <w:lvl w:ilvl="7" w:tplc="040C0019" w:tentative="1">
      <w:start w:val="1"/>
      <w:numFmt w:val="lowerLetter"/>
      <w:lvlText w:val="%8."/>
      <w:lvlJc w:val="left"/>
      <w:pPr>
        <w:ind w:left="6115" w:hanging="360"/>
      </w:pPr>
    </w:lvl>
    <w:lvl w:ilvl="8" w:tplc="040C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2">
    <w:nsid w:val="70B4704E"/>
    <w:multiLevelType w:val="hybridMultilevel"/>
    <w:tmpl w:val="D27446C2"/>
    <w:lvl w:ilvl="0" w:tplc="EAFED0C4">
      <w:start w:val="1"/>
      <w:numFmt w:val="upperRoman"/>
      <w:pStyle w:val="TM1"/>
      <w:lvlText w:val="%1)"/>
      <w:lvlJc w:val="left"/>
      <w:pPr>
        <w:ind w:left="1440" w:hanging="108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933061"/>
    <w:multiLevelType w:val="hybridMultilevel"/>
    <w:tmpl w:val="D9B0E0AC"/>
    <w:lvl w:ilvl="0" w:tplc="D0281480">
      <w:start w:val="1"/>
      <w:numFmt w:val="decimal"/>
      <w:lvlText w:val="%1)"/>
      <w:lvlJc w:val="left"/>
      <w:pPr>
        <w:ind w:left="10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5" w:hanging="360"/>
      </w:pPr>
    </w:lvl>
    <w:lvl w:ilvl="2" w:tplc="040C001B" w:tentative="1">
      <w:start w:val="1"/>
      <w:numFmt w:val="lowerRoman"/>
      <w:lvlText w:val="%3."/>
      <w:lvlJc w:val="right"/>
      <w:pPr>
        <w:ind w:left="2515" w:hanging="180"/>
      </w:pPr>
    </w:lvl>
    <w:lvl w:ilvl="3" w:tplc="040C000F" w:tentative="1">
      <w:start w:val="1"/>
      <w:numFmt w:val="decimal"/>
      <w:lvlText w:val="%4."/>
      <w:lvlJc w:val="left"/>
      <w:pPr>
        <w:ind w:left="3235" w:hanging="360"/>
      </w:pPr>
    </w:lvl>
    <w:lvl w:ilvl="4" w:tplc="040C0019" w:tentative="1">
      <w:start w:val="1"/>
      <w:numFmt w:val="lowerLetter"/>
      <w:lvlText w:val="%5."/>
      <w:lvlJc w:val="left"/>
      <w:pPr>
        <w:ind w:left="3955" w:hanging="360"/>
      </w:pPr>
    </w:lvl>
    <w:lvl w:ilvl="5" w:tplc="040C001B" w:tentative="1">
      <w:start w:val="1"/>
      <w:numFmt w:val="lowerRoman"/>
      <w:lvlText w:val="%6."/>
      <w:lvlJc w:val="right"/>
      <w:pPr>
        <w:ind w:left="4675" w:hanging="180"/>
      </w:pPr>
    </w:lvl>
    <w:lvl w:ilvl="6" w:tplc="040C000F" w:tentative="1">
      <w:start w:val="1"/>
      <w:numFmt w:val="decimal"/>
      <w:lvlText w:val="%7."/>
      <w:lvlJc w:val="left"/>
      <w:pPr>
        <w:ind w:left="5395" w:hanging="360"/>
      </w:pPr>
    </w:lvl>
    <w:lvl w:ilvl="7" w:tplc="040C0019" w:tentative="1">
      <w:start w:val="1"/>
      <w:numFmt w:val="lowerLetter"/>
      <w:lvlText w:val="%8."/>
      <w:lvlJc w:val="left"/>
      <w:pPr>
        <w:ind w:left="6115" w:hanging="360"/>
      </w:pPr>
    </w:lvl>
    <w:lvl w:ilvl="8" w:tplc="040C001B" w:tentative="1">
      <w:start w:val="1"/>
      <w:numFmt w:val="lowerRoman"/>
      <w:lvlText w:val="%9."/>
      <w:lvlJc w:val="right"/>
      <w:pPr>
        <w:ind w:left="6835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  <w:num w:numId="15">
    <w:abstractNumId w:val="7"/>
  </w:num>
  <w:num w:numId="16">
    <w:abstractNumId w:val="1"/>
  </w:num>
  <w:num w:numId="17">
    <w:abstractNumId w:val="8"/>
  </w:num>
  <w:num w:numId="18">
    <w:abstractNumId w:val="10"/>
  </w:num>
  <w:num w:numId="19">
    <w:abstractNumId w:val="13"/>
  </w:num>
  <w:num w:numId="20">
    <w:abstractNumId w:val="11"/>
  </w:num>
  <w:num w:numId="21">
    <w:abstractNumId w:val="6"/>
  </w:num>
  <w:num w:numId="22">
    <w:abstractNumId w:val="2"/>
  </w:num>
  <w:num w:numId="23">
    <w:abstractNumId w:val="3"/>
  </w:num>
  <w:num w:numId="24">
    <w:abstractNumId w:val="5"/>
  </w:num>
  <w:num w:numId="25">
    <w:abstractNumId w:val="12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464"/>
    <w:rsid w:val="0000518C"/>
    <w:rsid w:val="0001706D"/>
    <w:rsid w:val="00030875"/>
    <w:rsid w:val="00070F08"/>
    <w:rsid w:val="000A14EC"/>
    <w:rsid w:val="000A5DD3"/>
    <w:rsid w:val="000C787F"/>
    <w:rsid w:val="00172799"/>
    <w:rsid w:val="00185119"/>
    <w:rsid w:val="001B1682"/>
    <w:rsid w:val="001C4C62"/>
    <w:rsid w:val="001D2020"/>
    <w:rsid w:val="001E76D1"/>
    <w:rsid w:val="00221515"/>
    <w:rsid w:val="0027355A"/>
    <w:rsid w:val="002871D3"/>
    <w:rsid w:val="002F0FB8"/>
    <w:rsid w:val="00325E36"/>
    <w:rsid w:val="003635D1"/>
    <w:rsid w:val="003D353E"/>
    <w:rsid w:val="003F7444"/>
    <w:rsid w:val="00440E4A"/>
    <w:rsid w:val="0048159D"/>
    <w:rsid w:val="00483D91"/>
    <w:rsid w:val="004A414F"/>
    <w:rsid w:val="005175F5"/>
    <w:rsid w:val="005E3929"/>
    <w:rsid w:val="005F5389"/>
    <w:rsid w:val="00662EFE"/>
    <w:rsid w:val="006A0190"/>
    <w:rsid w:val="00705F5B"/>
    <w:rsid w:val="00725C07"/>
    <w:rsid w:val="00734AA5"/>
    <w:rsid w:val="00754476"/>
    <w:rsid w:val="00770723"/>
    <w:rsid w:val="00787A77"/>
    <w:rsid w:val="0079231F"/>
    <w:rsid w:val="007B34BA"/>
    <w:rsid w:val="007E07BA"/>
    <w:rsid w:val="007E7D94"/>
    <w:rsid w:val="00823095"/>
    <w:rsid w:val="008B3137"/>
    <w:rsid w:val="008B7F21"/>
    <w:rsid w:val="009770F6"/>
    <w:rsid w:val="00987464"/>
    <w:rsid w:val="009B4BAD"/>
    <w:rsid w:val="009E310A"/>
    <w:rsid w:val="00A20E4C"/>
    <w:rsid w:val="00A702AC"/>
    <w:rsid w:val="00A87006"/>
    <w:rsid w:val="00AA3E60"/>
    <w:rsid w:val="00AE4470"/>
    <w:rsid w:val="00B11FD0"/>
    <w:rsid w:val="00B70856"/>
    <w:rsid w:val="00B751DC"/>
    <w:rsid w:val="00BB46F1"/>
    <w:rsid w:val="00BD2DBF"/>
    <w:rsid w:val="00C81CD0"/>
    <w:rsid w:val="00C8254A"/>
    <w:rsid w:val="00CB5652"/>
    <w:rsid w:val="00D13D95"/>
    <w:rsid w:val="00D2217D"/>
    <w:rsid w:val="00D44673"/>
    <w:rsid w:val="00D51A7E"/>
    <w:rsid w:val="00D97D63"/>
    <w:rsid w:val="00DA6579"/>
    <w:rsid w:val="00E84D60"/>
    <w:rsid w:val="00EE3A51"/>
    <w:rsid w:val="00F35B5A"/>
    <w:rsid w:val="00F623CE"/>
    <w:rsid w:val="00F70478"/>
    <w:rsid w:val="00F859B6"/>
    <w:rsid w:val="00FB3B05"/>
    <w:rsid w:val="00FB6FB6"/>
    <w:rsid w:val="00FE6A94"/>
    <w:rsid w:val="00FF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EA07FA-F0FC-4618-BD9D-8F7B5EB7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6D1"/>
    <w:rPr>
      <w:rFonts w:ascii="Tahoma" w:hAnsi="Tahoma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1"/>
    <w:qFormat/>
    <w:rsid w:val="001E76D1"/>
    <w:pPr>
      <w:keepNext/>
      <w:numPr>
        <w:numId w:val="13"/>
      </w:numPr>
      <w:suppressAutoHyphens/>
      <w:spacing w:before="240" w:after="60" w:line="276" w:lineRule="auto"/>
      <w:outlineLvl w:val="0"/>
    </w:pPr>
    <w:rPr>
      <w:rFonts w:ascii="Verdana" w:hAnsi="Verdana"/>
      <w:b/>
      <w:bCs/>
      <w:i/>
      <w:color w:val="FF9900"/>
      <w:kern w:val="1"/>
      <w:sz w:val="22"/>
      <w:szCs w:val="32"/>
      <w:lang w:eastAsia="ar-SA"/>
    </w:rPr>
  </w:style>
  <w:style w:type="paragraph" w:styleId="Titre2">
    <w:name w:val="heading 2"/>
    <w:basedOn w:val="Normal"/>
    <w:next w:val="Normal"/>
    <w:link w:val="Titre2Car1"/>
    <w:qFormat/>
    <w:rsid w:val="001E76D1"/>
    <w:pPr>
      <w:keepNext/>
      <w:numPr>
        <w:ilvl w:val="1"/>
        <w:numId w:val="13"/>
      </w:numPr>
      <w:suppressAutoHyphens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Titre3">
    <w:name w:val="heading 3"/>
    <w:basedOn w:val="Normal"/>
    <w:next w:val="Normal"/>
    <w:link w:val="Titre3Car1"/>
    <w:qFormat/>
    <w:rsid w:val="001E76D1"/>
    <w:pPr>
      <w:keepNext/>
      <w:keepLines/>
      <w:numPr>
        <w:ilvl w:val="2"/>
        <w:numId w:val="10"/>
      </w:numPr>
      <w:suppressAutoHyphen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ar-SA"/>
    </w:rPr>
  </w:style>
  <w:style w:type="paragraph" w:styleId="Titre4">
    <w:name w:val="heading 4"/>
    <w:basedOn w:val="Normal"/>
    <w:next w:val="Normal"/>
    <w:link w:val="Titre4Car"/>
    <w:unhideWhenUsed/>
    <w:qFormat/>
    <w:rsid w:val="001E76D1"/>
    <w:pPr>
      <w:keepNext/>
      <w:suppressAutoHyphens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Titre5">
    <w:name w:val="heading 5"/>
    <w:basedOn w:val="Normal"/>
    <w:next w:val="Normal"/>
    <w:link w:val="Titre5Car"/>
    <w:rsid w:val="00B70856"/>
    <w:pPr>
      <w:keepNext/>
      <w:numPr>
        <w:ilvl w:val="4"/>
        <w:numId w:val="13"/>
      </w:numPr>
      <w:suppressAutoHyphens/>
      <w:outlineLvl w:val="4"/>
    </w:pPr>
    <w:rPr>
      <w:b/>
      <w:color w:val="C0C0C0"/>
      <w:kern w:val="1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B70856"/>
    <w:pPr>
      <w:suppressAutoHyphens/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Titre7">
    <w:name w:val="heading 7"/>
    <w:basedOn w:val="Normal"/>
    <w:next w:val="Normal"/>
    <w:link w:val="Titre7Car"/>
    <w:rsid w:val="00B70856"/>
    <w:pPr>
      <w:keepNext/>
      <w:numPr>
        <w:ilvl w:val="6"/>
        <w:numId w:val="13"/>
      </w:numPr>
      <w:suppressAutoHyphens/>
      <w:outlineLvl w:val="6"/>
    </w:pPr>
    <w:rPr>
      <w:i/>
      <w:color w:val="FF0000"/>
      <w:kern w:val="1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basedOn w:val="Policepardfaut"/>
    <w:link w:val="Titre1"/>
    <w:rsid w:val="001E76D1"/>
    <w:rPr>
      <w:rFonts w:ascii="Verdana" w:hAnsi="Verdana"/>
      <w:b/>
      <w:bCs/>
      <w:i/>
      <w:color w:val="FF9900"/>
      <w:kern w:val="1"/>
      <w:sz w:val="22"/>
      <w:szCs w:val="32"/>
      <w:lang w:eastAsia="ar-SA"/>
    </w:rPr>
  </w:style>
  <w:style w:type="character" w:customStyle="1" w:styleId="Titre2Car1">
    <w:name w:val="Titre 2 Car1"/>
    <w:basedOn w:val="Policepardfaut"/>
    <w:link w:val="Titre2"/>
    <w:rsid w:val="001E76D1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Titre3Car1">
    <w:name w:val="Titre 3 Car1"/>
    <w:basedOn w:val="Policepardfaut"/>
    <w:link w:val="Titre3"/>
    <w:rsid w:val="001E76D1"/>
    <w:rPr>
      <w:rFonts w:ascii="Cambria" w:hAnsi="Cambria"/>
      <w:b/>
      <w:bCs/>
      <w:color w:val="4F81BD"/>
      <w:sz w:val="22"/>
      <w:szCs w:val="22"/>
      <w:lang w:eastAsia="ar-SA"/>
    </w:rPr>
  </w:style>
  <w:style w:type="character" w:customStyle="1" w:styleId="Titre4Car">
    <w:name w:val="Titre 4 Car"/>
    <w:link w:val="Titre4"/>
    <w:rsid w:val="001E76D1"/>
    <w:rPr>
      <w:rFonts w:ascii="Calibri" w:hAnsi="Calibri"/>
      <w:b/>
      <w:bCs/>
      <w:sz w:val="28"/>
      <w:szCs w:val="28"/>
      <w:lang w:eastAsia="ar-SA"/>
    </w:rPr>
  </w:style>
  <w:style w:type="character" w:customStyle="1" w:styleId="Titre5Car">
    <w:name w:val="Titre 5 Car"/>
    <w:link w:val="Titre5"/>
    <w:rsid w:val="00B70856"/>
    <w:rPr>
      <w:rFonts w:ascii="Tahoma" w:hAnsi="Tahoma"/>
      <w:b/>
      <w:color w:val="C0C0C0"/>
      <w:kern w:val="1"/>
      <w:sz w:val="24"/>
      <w:szCs w:val="24"/>
      <w:lang w:eastAsia="fr-FR"/>
    </w:rPr>
  </w:style>
  <w:style w:type="character" w:customStyle="1" w:styleId="Titre6Car">
    <w:name w:val="Titre 6 Car"/>
    <w:link w:val="Titre6"/>
    <w:uiPriority w:val="9"/>
    <w:rsid w:val="00B70856"/>
    <w:rPr>
      <w:rFonts w:ascii="Calibri" w:hAnsi="Calibri"/>
      <w:b/>
      <w:bCs/>
      <w:sz w:val="22"/>
      <w:szCs w:val="22"/>
      <w:lang w:eastAsia="ar-SA"/>
    </w:rPr>
  </w:style>
  <w:style w:type="character" w:customStyle="1" w:styleId="Titre7Car">
    <w:name w:val="Titre 7 Car"/>
    <w:link w:val="Titre7"/>
    <w:rsid w:val="00B70856"/>
    <w:rPr>
      <w:rFonts w:ascii="Tahoma" w:hAnsi="Tahoma"/>
      <w:i/>
      <w:color w:val="FF0000"/>
      <w:kern w:val="1"/>
      <w:sz w:val="16"/>
      <w:szCs w:val="24"/>
      <w:lang w:eastAsia="fr-FR"/>
    </w:rPr>
  </w:style>
  <w:style w:type="paragraph" w:customStyle="1" w:styleId="Texte">
    <w:name w:val="Texte"/>
    <w:basedOn w:val="Normal"/>
    <w:link w:val="TexteCar"/>
    <w:qFormat/>
    <w:rsid w:val="001E76D1"/>
    <w:pPr>
      <w:suppressAutoHyphens/>
      <w:jc w:val="both"/>
    </w:pPr>
    <w:rPr>
      <w:rFonts w:ascii="Calibri" w:eastAsia="Calibri" w:hAnsi="Calibri" w:cstheme="minorBidi"/>
      <w:iCs/>
      <w:color w:val="636363"/>
      <w:sz w:val="22"/>
      <w:szCs w:val="22"/>
      <w:lang w:eastAsia="ar-SA"/>
    </w:rPr>
  </w:style>
  <w:style w:type="character" w:customStyle="1" w:styleId="TexteCar">
    <w:name w:val="Texte Car"/>
    <w:basedOn w:val="Policepardfaut"/>
    <w:link w:val="Texte"/>
    <w:rsid w:val="001E76D1"/>
    <w:rPr>
      <w:rFonts w:ascii="Calibri" w:eastAsia="Calibri" w:hAnsi="Calibri" w:cstheme="minorBidi"/>
      <w:iCs/>
      <w:color w:val="636363"/>
      <w:sz w:val="22"/>
      <w:szCs w:val="22"/>
      <w:lang w:eastAsia="ar-SA"/>
    </w:rPr>
  </w:style>
  <w:style w:type="paragraph" w:customStyle="1" w:styleId="Titreproduit">
    <w:name w:val="Titre produit"/>
    <w:basedOn w:val="Normal"/>
    <w:link w:val="TitreproduitCar"/>
    <w:qFormat/>
    <w:rsid w:val="001E76D1"/>
    <w:pPr>
      <w:suppressAutoHyphens/>
    </w:pPr>
    <w:rPr>
      <w:rFonts w:ascii="Verdana" w:eastAsia="Calibri" w:hAnsi="Verdana" w:cs="Calibri"/>
      <w:b/>
      <w:color w:val="4287C8"/>
      <w:sz w:val="26"/>
      <w:lang w:eastAsia="ar-SA"/>
    </w:rPr>
  </w:style>
  <w:style w:type="character" w:customStyle="1" w:styleId="TitreproduitCar">
    <w:name w:val="Titre produit Car"/>
    <w:basedOn w:val="Policepardfaut"/>
    <w:link w:val="Titreproduit"/>
    <w:rsid w:val="001E76D1"/>
    <w:rPr>
      <w:rFonts w:ascii="Verdana" w:eastAsia="Calibri" w:hAnsi="Verdana" w:cs="Calibri"/>
      <w:b/>
      <w:color w:val="4287C8"/>
      <w:sz w:val="26"/>
      <w:szCs w:val="24"/>
      <w:lang w:eastAsia="ar-SA"/>
    </w:rPr>
  </w:style>
  <w:style w:type="paragraph" w:customStyle="1" w:styleId="Module">
    <w:name w:val="Module"/>
    <w:basedOn w:val="Normal"/>
    <w:link w:val="ModuleCar"/>
    <w:qFormat/>
    <w:rsid w:val="001E76D1"/>
    <w:pPr>
      <w:suppressAutoHyphens/>
      <w:jc w:val="both"/>
    </w:pPr>
    <w:rPr>
      <w:rFonts w:ascii="Verdana" w:eastAsia="Calibri" w:hAnsi="Verdana" w:cstheme="minorBidi"/>
      <w:b/>
      <w:iCs/>
      <w:color w:val="FF9900"/>
      <w:sz w:val="18"/>
      <w:szCs w:val="18"/>
      <w:lang w:eastAsia="ar-SA"/>
    </w:rPr>
  </w:style>
  <w:style w:type="character" w:customStyle="1" w:styleId="ModuleCar">
    <w:name w:val="Module Car"/>
    <w:basedOn w:val="Policepardfaut"/>
    <w:link w:val="Module"/>
    <w:rsid w:val="001E76D1"/>
    <w:rPr>
      <w:rFonts w:ascii="Verdana" w:eastAsia="Calibri" w:hAnsi="Verdana" w:cstheme="minorBidi"/>
      <w:b/>
      <w:iCs/>
      <w:color w:val="FF9900"/>
      <w:sz w:val="18"/>
      <w:szCs w:val="18"/>
      <w:lang w:eastAsia="ar-SA"/>
    </w:rPr>
  </w:style>
  <w:style w:type="paragraph" w:customStyle="1" w:styleId="TexteBleu">
    <w:name w:val="Texte Bleu"/>
    <w:basedOn w:val="Normal"/>
    <w:link w:val="TexteBleuCar"/>
    <w:qFormat/>
    <w:rsid w:val="001E76D1"/>
    <w:pPr>
      <w:suppressAutoHyphens/>
      <w:jc w:val="both"/>
    </w:pPr>
    <w:rPr>
      <w:rFonts w:ascii="Calibri" w:eastAsia="Calibri" w:hAnsi="Calibri" w:cstheme="minorBidi"/>
      <w:iCs/>
      <w:color w:val="4287C8"/>
      <w:sz w:val="22"/>
      <w:szCs w:val="22"/>
      <w:lang w:eastAsia="ar-SA"/>
    </w:rPr>
  </w:style>
  <w:style w:type="character" w:customStyle="1" w:styleId="TexteBleuCar">
    <w:name w:val="Texte Bleu Car"/>
    <w:basedOn w:val="Policepardfaut"/>
    <w:link w:val="TexteBleu"/>
    <w:rsid w:val="001E76D1"/>
    <w:rPr>
      <w:rFonts w:ascii="Calibri" w:eastAsia="Calibri" w:hAnsi="Calibri" w:cstheme="minorBidi"/>
      <w:iCs/>
      <w:color w:val="4287C8"/>
      <w:sz w:val="22"/>
      <w:szCs w:val="22"/>
      <w:lang w:eastAsia="ar-SA"/>
    </w:rPr>
  </w:style>
  <w:style w:type="character" w:customStyle="1" w:styleId="WW8Num1z0">
    <w:name w:val="WW8Num1z0"/>
    <w:rsid w:val="00B70856"/>
    <w:rPr>
      <w:rFonts w:ascii="Symbol" w:hAnsi="Symbol" w:cs="Courier New"/>
      <w:b w:val="0"/>
      <w:bCs w:val="0"/>
    </w:rPr>
  </w:style>
  <w:style w:type="character" w:customStyle="1" w:styleId="WW8Num2z0">
    <w:name w:val="WW8Num2z0"/>
    <w:rsid w:val="00B70856"/>
    <w:rPr>
      <w:rFonts w:ascii="Symbol" w:hAnsi="Symbol" w:cs="Courier New"/>
      <w:b w:val="0"/>
      <w:bCs w:val="0"/>
    </w:rPr>
  </w:style>
  <w:style w:type="character" w:customStyle="1" w:styleId="WW8Num3z0">
    <w:name w:val="WW8Num3z0"/>
    <w:rsid w:val="00B70856"/>
    <w:rPr>
      <w:rFonts w:ascii="Symbol" w:hAnsi="Symbol" w:cs="Courier New"/>
      <w:b w:val="0"/>
      <w:bCs w:val="0"/>
    </w:rPr>
  </w:style>
  <w:style w:type="character" w:customStyle="1" w:styleId="WW8Num4z0">
    <w:name w:val="WW8Num4z0"/>
    <w:rsid w:val="00B70856"/>
    <w:rPr>
      <w:rFonts w:ascii="Symbol" w:hAnsi="Symbol" w:cs="Courier New"/>
      <w:b w:val="0"/>
      <w:bCs w:val="0"/>
    </w:rPr>
  </w:style>
  <w:style w:type="character" w:customStyle="1" w:styleId="WW8Num5z0">
    <w:name w:val="WW8Num5z0"/>
    <w:rsid w:val="00B70856"/>
    <w:rPr>
      <w:rFonts w:ascii="Symbol" w:hAnsi="Symbol" w:cs="Courier New"/>
      <w:b w:val="0"/>
      <w:bCs w:val="0"/>
    </w:rPr>
  </w:style>
  <w:style w:type="character" w:customStyle="1" w:styleId="WW8Num6z0">
    <w:name w:val="WW8Num6z0"/>
    <w:rsid w:val="00B70856"/>
    <w:rPr>
      <w:rFonts w:ascii="Symbol" w:hAnsi="Symbol" w:cs="Courier New"/>
      <w:b w:val="0"/>
      <w:bCs w:val="0"/>
    </w:rPr>
  </w:style>
  <w:style w:type="character" w:customStyle="1" w:styleId="WW8Num7z0">
    <w:name w:val="WW8Num7z0"/>
    <w:rsid w:val="00B70856"/>
    <w:rPr>
      <w:rFonts w:ascii="Symbol" w:hAnsi="Symbol" w:cs="Courier New"/>
      <w:b w:val="0"/>
      <w:bCs w:val="0"/>
    </w:rPr>
  </w:style>
  <w:style w:type="character" w:customStyle="1" w:styleId="WW8Num8z0">
    <w:name w:val="WW8Num8z0"/>
    <w:rsid w:val="00B70856"/>
    <w:rPr>
      <w:rFonts w:ascii="Symbol" w:hAnsi="Symbol" w:cs="Courier New"/>
      <w:b w:val="0"/>
      <w:bCs w:val="0"/>
    </w:rPr>
  </w:style>
  <w:style w:type="character" w:customStyle="1" w:styleId="WW8Num9z0">
    <w:name w:val="WW8Num9z0"/>
    <w:rsid w:val="00B70856"/>
    <w:rPr>
      <w:rFonts w:ascii="Symbol" w:hAnsi="Symbol" w:cs="Courier New"/>
      <w:b w:val="0"/>
      <w:bCs w:val="0"/>
    </w:rPr>
  </w:style>
  <w:style w:type="character" w:customStyle="1" w:styleId="WW8Num10z0">
    <w:name w:val="WW8Num10z0"/>
    <w:rsid w:val="00B70856"/>
    <w:rPr>
      <w:rFonts w:ascii="Wingdings" w:hAnsi="Wingdings" w:cs="Courier New"/>
      <w:b w:val="0"/>
      <w:bCs w:val="0"/>
    </w:rPr>
  </w:style>
  <w:style w:type="character" w:customStyle="1" w:styleId="WW8Num10z1">
    <w:name w:val="WW8Num10z1"/>
    <w:rsid w:val="00B70856"/>
    <w:rPr>
      <w:rFonts w:ascii="Symbol" w:hAnsi="Symbol" w:cs="Courier New"/>
      <w:b w:val="0"/>
      <w:bCs w:val="0"/>
    </w:rPr>
  </w:style>
  <w:style w:type="character" w:customStyle="1" w:styleId="WW8Num11z0">
    <w:name w:val="WW8Num11z0"/>
    <w:rsid w:val="00B70856"/>
    <w:rPr>
      <w:rFonts w:ascii="Verdana" w:eastAsia="Times New Roman" w:hAnsi="Verdana" w:cs="Times New Roman"/>
    </w:rPr>
  </w:style>
  <w:style w:type="character" w:customStyle="1" w:styleId="WW8Num11z1">
    <w:name w:val="WW8Num11z1"/>
    <w:rsid w:val="00B70856"/>
    <w:rPr>
      <w:rFonts w:ascii="Courier New" w:hAnsi="Courier New" w:cs="Calibri"/>
    </w:rPr>
  </w:style>
  <w:style w:type="character" w:customStyle="1" w:styleId="WW8Num11z2">
    <w:name w:val="WW8Num11z2"/>
    <w:rsid w:val="00B70856"/>
    <w:rPr>
      <w:rFonts w:ascii="Wingdings" w:hAnsi="Wingdings"/>
    </w:rPr>
  </w:style>
  <w:style w:type="character" w:customStyle="1" w:styleId="WW8Num11z3">
    <w:name w:val="WW8Num11z3"/>
    <w:rsid w:val="00B70856"/>
    <w:rPr>
      <w:rFonts w:ascii="Symbol" w:hAnsi="Symbol"/>
    </w:rPr>
  </w:style>
  <w:style w:type="character" w:customStyle="1" w:styleId="WW8Num12z0">
    <w:name w:val="WW8Num12z0"/>
    <w:rsid w:val="00B70856"/>
    <w:rPr>
      <w:rFonts w:ascii="Symbol" w:hAnsi="Symbol"/>
    </w:rPr>
  </w:style>
  <w:style w:type="character" w:customStyle="1" w:styleId="WW8Num12z1">
    <w:name w:val="WW8Num12z1"/>
    <w:rsid w:val="00B70856"/>
    <w:rPr>
      <w:rFonts w:ascii="Courier New" w:hAnsi="Courier New" w:cs="Calibri"/>
    </w:rPr>
  </w:style>
  <w:style w:type="character" w:customStyle="1" w:styleId="WW8Num12z2">
    <w:name w:val="WW8Num12z2"/>
    <w:rsid w:val="00B70856"/>
    <w:rPr>
      <w:rFonts w:ascii="Wingdings" w:hAnsi="Wingdings"/>
    </w:rPr>
  </w:style>
  <w:style w:type="character" w:customStyle="1" w:styleId="WW8Num13z0">
    <w:name w:val="WW8Num13z0"/>
    <w:rsid w:val="00B70856"/>
    <w:rPr>
      <w:rFonts w:ascii="Times New Roman" w:hAnsi="Times New Roman"/>
      <w:b w:val="0"/>
    </w:rPr>
  </w:style>
  <w:style w:type="character" w:customStyle="1" w:styleId="WW8Num15z0">
    <w:name w:val="WW8Num15z0"/>
    <w:rsid w:val="00B70856"/>
    <w:rPr>
      <w:rFonts w:ascii="Times New Roman" w:hAnsi="Times New Roman"/>
      <w:b w:val="0"/>
    </w:rPr>
  </w:style>
  <w:style w:type="character" w:customStyle="1" w:styleId="Policepardfaut1">
    <w:name w:val="Police par défaut1"/>
    <w:rsid w:val="00B70856"/>
  </w:style>
  <w:style w:type="character" w:customStyle="1" w:styleId="Titre3Car">
    <w:name w:val="Titre 3 Car"/>
    <w:rsid w:val="00B70856"/>
    <w:rPr>
      <w:rFonts w:ascii="Cambria" w:eastAsia="Times New Roman" w:hAnsi="Cambria" w:cs="Times New Roman"/>
      <w:b/>
      <w:bCs/>
      <w:color w:val="4F81BD"/>
    </w:rPr>
  </w:style>
  <w:style w:type="character" w:customStyle="1" w:styleId="TextedebullesCar">
    <w:name w:val="Texte de bulles Car"/>
    <w:rsid w:val="00B70856"/>
    <w:rPr>
      <w:rFonts w:ascii="Tahoma" w:hAnsi="Tahoma" w:cs="Wingdings"/>
      <w:sz w:val="16"/>
      <w:szCs w:val="16"/>
    </w:rPr>
  </w:style>
  <w:style w:type="character" w:customStyle="1" w:styleId="Titre1Car">
    <w:name w:val="Titre 1 Car"/>
    <w:rsid w:val="00B70856"/>
    <w:rPr>
      <w:rFonts w:ascii="Verdana" w:eastAsia="Times New Roman" w:hAnsi="Verdana" w:cs="Times New Roman"/>
      <w:b/>
      <w:bCs/>
      <w:i/>
      <w:color w:val="FF9900"/>
      <w:kern w:val="1"/>
      <w:sz w:val="22"/>
      <w:szCs w:val="32"/>
    </w:rPr>
  </w:style>
  <w:style w:type="character" w:customStyle="1" w:styleId="Titre2Car">
    <w:name w:val="Titre 2 Car"/>
    <w:rsid w:val="00B7085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En-tteCar">
    <w:name w:val="En-tête Car"/>
    <w:rsid w:val="00B70856"/>
    <w:rPr>
      <w:sz w:val="22"/>
      <w:szCs w:val="22"/>
    </w:rPr>
  </w:style>
  <w:style w:type="character" w:customStyle="1" w:styleId="PieddepageCar">
    <w:name w:val="Pied de page Car"/>
    <w:uiPriority w:val="99"/>
    <w:rsid w:val="00B70856"/>
    <w:rPr>
      <w:sz w:val="22"/>
      <w:szCs w:val="22"/>
    </w:rPr>
  </w:style>
  <w:style w:type="character" w:customStyle="1" w:styleId="CorpsdetexteCar">
    <w:name w:val="Corps de texte Car"/>
    <w:rsid w:val="00B70856"/>
    <w:rPr>
      <w:rFonts w:ascii="Times New Roman" w:eastAsia="Times New Roman" w:hAnsi="Times New Roman"/>
      <w:kern w:val="1"/>
      <w:sz w:val="24"/>
    </w:rPr>
  </w:style>
  <w:style w:type="character" w:customStyle="1" w:styleId="TitreCar">
    <w:name w:val="Titre Car"/>
    <w:rsid w:val="00B70856"/>
    <w:rPr>
      <w:rFonts w:ascii="Times New Roman" w:eastAsia="Times New Roman" w:hAnsi="Times New Roman"/>
      <w:b/>
      <w:kern w:val="1"/>
      <w:u w:val="single"/>
    </w:rPr>
  </w:style>
  <w:style w:type="character" w:customStyle="1" w:styleId="Sous-titreCar">
    <w:name w:val="Sous-titre Car"/>
    <w:rsid w:val="00B70856"/>
    <w:rPr>
      <w:rFonts w:ascii="Cambria" w:eastAsia="Times New Roman" w:hAnsi="Cambria" w:cs="Times New Roman"/>
      <w:sz w:val="24"/>
      <w:szCs w:val="24"/>
    </w:rPr>
  </w:style>
  <w:style w:type="character" w:customStyle="1" w:styleId="StrongEmphasis">
    <w:name w:val="Strong Emphasis"/>
    <w:rsid w:val="00B70856"/>
    <w:rPr>
      <w:b/>
    </w:rPr>
  </w:style>
  <w:style w:type="paragraph" w:customStyle="1" w:styleId="Titre10">
    <w:name w:val="Titre1"/>
    <w:basedOn w:val="Normal"/>
    <w:next w:val="Corpsdetexte"/>
    <w:rsid w:val="00B7085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sdetexte">
    <w:name w:val="Body Text"/>
    <w:basedOn w:val="Normal"/>
    <w:link w:val="CorpsdetexteCar1"/>
    <w:rsid w:val="00B70856"/>
    <w:pPr>
      <w:widowControl w:val="0"/>
      <w:overflowPunct w:val="0"/>
      <w:autoSpaceDE w:val="0"/>
      <w:spacing w:after="120"/>
      <w:textAlignment w:val="baseline"/>
    </w:pPr>
    <w:rPr>
      <w:kern w:val="1"/>
    </w:rPr>
  </w:style>
  <w:style w:type="character" w:customStyle="1" w:styleId="CorpsdetexteCar1">
    <w:name w:val="Corps de texte Car1"/>
    <w:basedOn w:val="Policepardfaut"/>
    <w:link w:val="Corpsdetexte"/>
    <w:rsid w:val="00B70856"/>
    <w:rPr>
      <w:rFonts w:ascii="Times New Roman" w:eastAsia="Calibri" w:hAnsi="Times New Roman" w:cs="Calibri"/>
      <w:kern w:val="1"/>
      <w:sz w:val="24"/>
      <w:szCs w:val="20"/>
      <w:lang w:eastAsia="ar-SA"/>
    </w:rPr>
  </w:style>
  <w:style w:type="paragraph" w:customStyle="1" w:styleId="Lgende1">
    <w:name w:val="Légende1"/>
    <w:basedOn w:val="Normal"/>
    <w:rsid w:val="00B70856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B70856"/>
    <w:pPr>
      <w:suppressLineNumbers/>
    </w:pPr>
    <w:rPr>
      <w:rFonts w:cs="Mangal"/>
    </w:rPr>
  </w:style>
  <w:style w:type="paragraph" w:customStyle="1" w:styleId="Default">
    <w:name w:val="Default"/>
    <w:basedOn w:val="Normal"/>
    <w:rsid w:val="00B70856"/>
    <w:pPr>
      <w:widowControl w:val="0"/>
      <w:autoSpaceDE w:val="0"/>
    </w:pPr>
    <w:rPr>
      <w:rFonts w:ascii="Verdana" w:eastAsia="Verdana" w:hAnsi="Verdana" w:cs="Verdana"/>
      <w:color w:val="000000"/>
      <w:lang w:eastAsia="hi-IN" w:bidi="hi-IN"/>
    </w:rPr>
  </w:style>
  <w:style w:type="paragraph" w:customStyle="1" w:styleId="Corpsdetexte21">
    <w:name w:val="Corps de texte 21"/>
    <w:basedOn w:val="Normal"/>
    <w:rsid w:val="00B70856"/>
    <w:pPr>
      <w:jc w:val="both"/>
    </w:pPr>
    <w:rPr>
      <w:rFonts w:ascii="Verdana" w:hAnsi="Verdana"/>
      <w:color w:val="000080"/>
      <w:sz w:val="18"/>
    </w:rPr>
  </w:style>
  <w:style w:type="paragraph" w:customStyle="1" w:styleId="Contenuducadre">
    <w:name w:val="Contenu du cadre"/>
    <w:basedOn w:val="Corpsdetexte"/>
    <w:rsid w:val="00B70856"/>
  </w:style>
  <w:style w:type="character" w:customStyle="1" w:styleId="Absatz-Standardschriftart">
    <w:name w:val="Absatz-Standardschriftart"/>
    <w:rsid w:val="00B70856"/>
  </w:style>
  <w:style w:type="character" w:customStyle="1" w:styleId="WW-Absatz-Standardschriftart">
    <w:name w:val="WW-Absatz-Standardschriftart"/>
    <w:rsid w:val="00B70856"/>
  </w:style>
  <w:style w:type="character" w:customStyle="1" w:styleId="WW-Absatz-Standardschriftart1">
    <w:name w:val="WW-Absatz-Standardschriftart1"/>
    <w:rsid w:val="00B70856"/>
  </w:style>
  <w:style w:type="character" w:customStyle="1" w:styleId="WW-Absatz-Standardschriftart11">
    <w:name w:val="WW-Absatz-Standardschriftart11"/>
    <w:rsid w:val="00B70856"/>
  </w:style>
  <w:style w:type="character" w:customStyle="1" w:styleId="WW-Absatz-Standardschriftart111">
    <w:name w:val="WW-Absatz-Standardschriftart111"/>
    <w:rsid w:val="00B70856"/>
  </w:style>
  <w:style w:type="character" w:customStyle="1" w:styleId="WW-Absatz-Standardschriftart1111">
    <w:name w:val="WW-Absatz-Standardschriftart1111"/>
    <w:rsid w:val="00B70856"/>
  </w:style>
  <w:style w:type="character" w:customStyle="1" w:styleId="WW-Absatz-Standardschriftart11111">
    <w:name w:val="WW-Absatz-Standardschriftart11111"/>
    <w:rsid w:val="00B70856"/>
  </w:style>
  <w:style w:type="character" w:customStyle="1" w:styleId="WW-Absatz-Standardschriftart111111">
    <w:name w:val="WW-Absatz-Standardschriftart111111"/>
    <w:rsid w:val="00B70856"/>
  </w:style>
  <w:style w:type="character" w:customStyle="1" w:styleId="WW-Absatz-Standardschriftart1111111">
    <w:name w:val="WW-Absatz-Standardschriftart1111111"/>
    <w:rsid w:val="00B70856"/>
  </w:style>
  <w:style w:type="character" w:customStyle="1" w:styleId="WW-Absatz-Standardschriftart11111111">
    <w:name w:val="WW-Absatz-Standardschriftart11111111"/>
    <w:rsid w:val="00B70856"/>
  </w:style>
  <w:style w:type="character" w:customStyle="1" w:styleId="WW-Absatz-Standardschriftart111111111">
    <w:name w:val="WW-Absatz-Standardschriftart111111111"/>
    <w:rsid w:val="00B70856"/>
  </w:style>
  <w:style w:type="character" w:customStyle="1" w:styleId="WW-Absatz-Standardschriftart1111111111">
    <w:name w:val="WW-Absatz-Standardschriftart1111111111"/>
    <w:rsid w:val="00B70856"/>
  </w:style>
  <w:style w:type="character" w:customStyle="1" w:styleId="WW-Absatz-Standardschriftart11111111111">
    <w:name w:val="WW-Absatz-Standardschriftart11111111111"/>
    <w:rsid w:val="00B70856"/>
  </w:style>
  <w:style w:type="character" w:customStyle="1" w:styleId="WW-Absatz-Standardschriftart111111111111">
    <w:name w:val="WW-Absatz-Standardschriftart111111111111"/>
    <w:rsid w:val="00B70856"/>
  </w:style>
  <w:style w:type="character" w:customStyle="1" w:styleId="WW-Absatz-Standardschriftart1111111111111">
    <w:name w:val="WW-Absatz-Standardschriftart1111111111111"/>
    <w:rsid w:val="00B70856"/>
  </w:style>
  <w:style w:type="character" w:customStyle="1" w:styleId="WW-Absatz-Standardschriftart11111111111111">
    <w:name w:val="WW-Absatz-Standardschriftart11111111111111"/>
    <w:rsid w:val="00B70856"/>
  </w:style>
  <w:style w:type="character" w:customStyle="1" w:styleId="WW-Absatz-Standardschriftart111111111111111">
    <w:name w:val="WW-Absatz-Standardschriftart111111111111111"/>
    <w:rsid w:val="00B70856"/>
  </w:style>
  <w:style w:type="character" w:customStyle="1" w:styleId="WW-Absatz-Standardschriftart1111111111111111">
    <w:name w:val="WW-Absatz-Standardschriftart1111111111111111"/>
    <w:rsid w:val="00B70856"/>
  </w:style>
  <w:style w:type="character" w:customStyle="1" w:styleId="WW-Absatz-Standardschriftart11111111111111111">
    <w:name w:val="WW-Absatz-Standardschriftart11111111111111111"/>
    <w:rsid w:val="00B70856"/>
  </w:style>
  <w:style w:type="character" w:customStyle="1" w:styleId="WW-Absatz-Standardschriftart111111111111111111">
    <w:name w:val="WW-Absatz-Standardschriftart111111111111111111"/>
    <w:rsid w:val="00B70856"/>
  </w:style>
  <w:style w:type="character" w:customStyle="1" w:styleId="WW-Absatz-Standardschriftart1111111111111111111">
    <w:name w:val="WW-Absatz-Standardschriftart1111111111111111111"/>
    <w:rsid w:val="00B70856"/>
  </w:style>
  <w:style w:type="character" w:customStyle="1" w:styleId="WW-Absatz-Standardschriftart11111111111111111111">
    <w:name w:val="WW-Absatz-Standardschriftart11111111111111111111"/>
    <w:rsid w:val="00B70856"/>
  </w:style>
  <w:style w:type="character" w:customStyle="1" w:styleId="WW-Absatz-Standardschriftart111111111111111111111">
    <w:name w:val="WW-Absatz-Standardschriftart111111111111111111111"/>
    <w:rsid w:val="00B70856"/>
  </w:style>
  <w:style w:type="character" w:customStyle="1" w:styleId="WW-Absatz-Standardschriftart1111111111111111111111">
    <w:name w:val="WW-Absatz-Standardschriftart1111111111111111111111"/>
    <w:rsid w:val="00B70856"/>
  </w:style>
  <w:style w:type="character" w:customStyle="1" w:styleId="WW-Absatz-Standardschriftart11111111111111111111111">
    <w:name w:val="WW-Absatz-Standardschriftart11111111111111111111111"/>
    <w:rsid w:val="00B70856"/>
  </w:style>
  <w:style w:type="character" w:customStyle="1" w:styleId="WW-Absatz-Standardschriftart111111111111111111111111">
    <w:name w:val="WW-Absatz-Standardschriftart111111111111111111111111"/>
    <w:rsid w:val="00B70856"/>
  </w:style>
  <w:style w:type="character" w:customStyle="1" w:styleId="WW-Absatz-Standardschriftart1111111111111111111111111">
    <w:name w:val="WW-Absatz-Standardschriftart1111111111111111111111111"/>
    <w:rsid w:val="00B70856"/>
  </w:style>
  <w:style w:type="character" w:customStyle="1" w:styleId="WW-Absatz-Standardschriftart11111111111111111111111111">
    <w:name w:val="WW-Absatz-Standardschriftart11111111111111111111111111"/>
    <w:rsid w:val="00B70856"/>
  </w:style>
  <w:style w:type="character" w:customStyle="1" w:styleId="WW-Absatz-Standardschriftart111111111111111111111111111">
    <w:name w:val="WW-Absatz-Standardschriftart111111111111111111111111111"/>
    <w:rsid w:val="00B70856"/>
  </w:style>
  <w:style w:type="character" w:customStyle="1" w:styleId="WW-Absatz-Standardschriftart1111111111111111111111111111">
    <w:name w:val="WW-Absatz-Standardschriftart1111111111111111111111111111"/>
    <w:rsid w:val="00B70856"/>
  </w:style>
  <w:style w:type="character" w:customStyle="1" w:styleId="WW-Absatz-Standardschriftart11111111111111111111111111111">
    <w:name w:val="WW-Absatz-Standardschriftart11111111111111111111111111111"/>
    <w:rsid w:val="00B70856"/>
  </w:style>
  <w:style w:type="character" w:customStyle="1" w:styleId="WW-Absatz-Standardschriftart111111111111111111111111111111">
    <w:name w:val="WW-Absatz-Standardschriftart111111111111111111111111111111"/>
    <w:rsid w:val="00B70856"/>
  </w:style>
  <w:style w:type="character" w:customStyle="1" w:styleId="WW-Absatz-Standardschriftart1111111111111111111111111111111">
    <w:name w:val="WW-Absatz-Standardschriftart1111111111111111111111111111111"/>
    <w:rsid w:val="00B70856"/>
  </w:style>
  <w:style w:type="character" w:customStyle="1" w:styleId="WW-Absatz-Standardschriftart11111111111111111111111111111111">
    <w:name w:val="WW-Absatz-Standardschriftart11111111111111111111111111111111"/>
    <w:rsid w:val="00B70856"/>
  </w:style>
  <w:style w:type="character" w:customStyle="1" w:styleId="WW-Absatz-Standardschriftart111111111111111111111111111111111">
    <w:name w:val="WW-Absatz-Standardschriftart111111111111111111111111111111111"/>
    <w:rsid w:val="00B70856"/>
  </w:style>
  <w:style w:type="character" w:customStyle="1" w:styleId="WW-Absatz-Standardschriftart1111111111111111111111111111111111">
    <w:name w:val="WW-Absatz-Standardschriftart1111111111111111111111111111111111"/>
    <w:rsid w:val="00B70856"/>
  </w:style>
  <w:style w:type="character" w:customStyle="1" w:styleId="WW-Absatz-Standardschriftart11111111111111111111111111111111111">
    <w:name w:val="WW-Absatz-Standardschriftart11111111111111111111111111111111111"/>
    <w:rsid w:val="00B70856"/>
  </w:style>
  <w:style w:type="character" w:customStyle="1" w:styleId="WW-Absatz-Standardschriftart111111111111111111111111111111111111">
    <w:name w:val="WW-Absatz-Standardschriftart111111111111111111111111111111111111"/>
    <w:rsid w:val="00B70856"/>
  </w:style>
  <w:style w:type="character" w:customStyle="1" w:styleId="WW-Absatz-Standardschriftart1111111111111111111111111111111111111">
    <w:name w:val="WW-Absatz-Standardschriftart1111111111111111111111111111111111111"/>
    <w:rsid w:val="00B70856"/>
  </w:style>
  <w:style w:type="character" w:customStyle="1" w:styleId="WW-Absatz-Standardschriftart11111111111111111111111111111111111111">
    <w:name w:val="WW-Absatz-Standardschriftart11111111111111111111111111111111111111"/>
    <w:rsid w:val="00B70856"/>
  </w:style>
  <w:style w:type="character" w:customStyle="1" w:styleId="WW-Absatz-Standardschriftart111111111111111111111111111111111111111">
    <w:name w:val="WW-Absatz-Standardschriftart111111111111111111111111111111111111111"/>
    <w:rsid w:val="00B70856"/>
  </w:style>
  <w:style w:type="character" w:customStyle="1" w:styleId="WW-Absatz-Standardschriftart1111111111111111111111111111111111111111">
    <w:name w:val="WW-Absatz-Standardschriftart1111111111111111111111111111111111111111"/>
    <w:rsid w:val="00B70856"/>
  </w:style>
  <w:style w:type="character" w:customStyle="1" w:styleId="WW-Absatz-Standardschriftart11111111111111111111111111111111111111111">
    <w:name w:val="WW-Absatz-Standardschriftart11111111111111111111111111111111111111111"/>
    <w:rsid w:val="00B70856"/>
  </w:style>
  <w:style w:type="character" w:customStyle="1" w:styleId="WW-Absatz-Standardschriftart111111111111111111111111111111111111111111">
    <w:name w:val="WW-Absatz-Standardschriftart111111111111111111111111111111111111111111"/>
    <w:rsid w:val="00B70856"/>
  </w:style>
  <w:style w:type="character" w:customStyle="1" w:styleId="WW-Absatz-Standardschriftart1111111111111111111111111111111111111111111">
    <w:name w:val="WW-Absatz-Standardschriftart1111111111111111111111111111111111111111111"/>
    <w:rsid w:val="00B70856"/>
  </w:style>
  <w:style w:type="character" w:customStyle="1" w:styleId="WW-Absatz-Standardschriftart11111111111111111111111111111111111111111111">
    <w:name w:val="WW-Absatz-Standardschriftart11111111111111111111111111111111111111111111"/>
    <w:rsid w:val="00B70856"/>
  </w:style>
  <w:style w:type="character" w:customStyle="1" w:styleId="WW-Absatz-Standardschriftart111111111111111111111111111111111111111111111">
    <w:name w:val="WW-Absatz-Standardschriftart111111111111111111111111111111111111111111111"/>
    <w:rsid w:val="00B70856"/>
  </w:style>
  <w:style w:type="character" w:customStyle="1" w:styleId="WW-Absatz-Standardschriftart1111111111111111111111111111111111111111111111">
    <w:name w:val="WW-Absatz-Standardschriftart1111111111111111111111111111111111111111111111"/>
    <w:rsid w:val="00B70856"/>
  </w:style>
  <w:style w:type="character" w:customStyle="1" w:styleId="WW-Absatz-Standardschriftart11111111111111111111111111111111111111111111111">
    <w:name w:val="WW-Absatz-Standardschriftart11111111111111111111111111111111111111111111111"/>
    <w:rsid w:val="00B70856"/>
  </w:style>
  <w:style w:type="character" w:customStyle="1" w:styleId="WW-Absatz-Standardschriftart111111111111111111111111111111111111111111111111">
    <w:name w:val="WW-Absatz-Standardschriftart111111111111111111111111111111111111111111111111"/>
    <w:rsid w:val="00B70856"/>
  </w:style>
  <w:style w:type="character" w:customStyle="1" w:styleId="WW-Absatz-Standardschriftart1111111111111111111111111111111111111111111111111">
    <w:name w:val="WW-Absatz-Standardschriftart1111111111111111111111111111111111111111111111111"/>
    <w:rsid w:val="00B7085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B7085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B7085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B7085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B7085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B7085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B7085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B7085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B7085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B7085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B7085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B7085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B7085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B7085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B7085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B7085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B7085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B7085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B7085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B7085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B7085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B7085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B7085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Puces">
    <w:name w:val="Puces"/>
    <w:rsid w:val="00B70856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B70856"/>
  </w:style>
  <w:style w:type="paragraph" w:customStyle="1" w:styleId="Rpertoire">
    <w:name w:val="Répertoire"/>
    <w:basedOn w:val="Normal"/>
    <w:rsid w:val="00B70856"/>
    <w:pPr>
      <w:suppressLineNumbers/>
    </w:pPr>
    <w:rPr>
      <w:rFonts w:cs="Tahoma"/>
      <w:kern w:val="1"/>
    </w:rPr>
  </w:style>
  <w:style w:type="paragraph" w:customStyle="1" w:styleId="Corpsdetexte31">
    <w:name w:val="Corps de texte 31"/>
    <w:basedOn w:val="Normal"/>
    <w:rsid w:val="00B70856"/>
    <w:rPr>
      <w:b/>
      <w:color w:val="FF0000"/>
      <w:kern w:val="1"/>
    </w:rPr>
  </w:style>
  <w:style w:type="paragraph" w:customStyle="1" w:styleId="Retraitcorpsdetexte31">
    <w:name w:val="Retrait corps de texte 31"/>
    <w:basedOn w:val="Normal"/>
    <w:rsid w:val="00B70856"/>
    <w:pPr>
      <w:tabs>
        <w:tab w:val="left" w:pos="142"/>
      </w:tabs>
      <w:ind w:firstLine="284"/>
      <w:jc w:val="both"/>
    </w:pPr>
    <w:rPr>
      <w:rFonts w:ascii="Arial" w:hAnsi="Arial" w:cs="Arial"/>
      <w:kern w:val="1"/>
    </w:rPr>
  </w:style>
  <w:style w:type="paragraph" w:styleId="En-tte">
    <w:name w:val="header"/>
    <w:basedOn w:val="Normal"/>
    <w:link w:val="En-tteCar1"/>
    <w:rsid w:val="00B70856"/>
    <w:pPr>
      <w:tabs>
        <w:tab w:val="center" w:pos="4536"/>
        <w:tab w:val="right" w:pos="9072"/>
      </w:tabs>
    </w:pPr>
  </w:style>
  <w:style w:type="character" w:customStyle="1" w:styleId="En-tteCar1">
    <w:name w:val="En-tête Car1"/>
    <w:basedOn w:val="Policepardfaut"/>
    <w:link w:val="En-tte"/>
    <w:rsid w:val="00B70856"/>
    <w:rPr>
      <w:rFonts w:ascii="Calibri" w:eastAsia="Calibri" w:hAnsi="Calibri" w:cs="Calibri"/>
      <w:lang w:eastAsia="ar-SA"/>
    </w:rPr>
  </w:style>
  <w:style w:type="paragraph" w:styleId="Pieddepage">
    <w:name w:val="footer"/>
    <w:basedOn w:val="Normal"/>
    <w:link w:val="PieddepageCar1"/>
    <w:uiPriority w:val="99"/>
    <w:rsid w:val="00B70856"/>
    <w:pPr>
      <w:tabs>
        <w:tab w:val="center" w:pos="4536"/>
        <w:tab w:val="right" w:pos="9072"/>
      </w:tabs>
    </w:pPr>
  </w:style>
  <w:style w:type="character" w:customStyle="1" w:styleId="PieddepageCar1">
    <w:name w:val="Pied de page Car1"/>
    <w:basedOn w:val="Policepardfaut"/>
    <w:link w:val="Pieddepage"/>
    <w:rsid w:val="00B70856"/>
    <w:rPr>
      <w:rFonts w:ascii="Calibri" w:eastAsia="Calibri" w:hAnsi="Calibri" w:cs="Calibri"/>
      <w:lang w:eastAsia="ar-SA"/>
    </w:rPr>
  </w:style>
  <w:style w:type="paragraph" w:styleId="Liste">
    <w:name w:val="List"/>
    <w:basedOn w:val="Normal"/>
    <w:rsid w:val="00B70856"/>
    <w:pPr>
      <w:spacing w:before="100" w:after="100"/>
    </w:pPr>
  </w:style>
  <w:style w:type="paragraph" w:styleId="Titre">
    <w:name w:val="Title"/>
    <w:basedOn w:val="Normal"/>
    <w:next w:val="Sous-titre"/>
    <w:link w:val="TitreCar1"/>
    <w:rsid w:val="00B70856"/>
    <w:pPr>
      <w:suppressAutoHyphens/>
      <w:jc w:val="center"/>
    </w:pPr>
    <w:rPr>
      <w:rFonts w:cs="Calibri"/>
      <w:b/>
      <w:kern w:val="1"/>
      <w:u w:val="single"/>
      <w:lang w:eastAsia="ar-SA"/>
    </w:rPr>
  </w:style>
  <w:style w:type="paragraph" w:styleId="Sous-titre">
    <w:name w:val="Subtitle"/>
    <w:basedOn w:val="Normal"/>
    <w:next w:val="Normal"/>
    <w:link w:val="Sous-titreCar1"/>
    <w:rsid w:val="00B70856"/>
    <w:pPr>
      <w:spacing w:after="60"/>
      <w:jc w:val="center"/>
    </w:pPr>
    <w:rPr>
      <w:rFonts w:ascii="Cambria" w:eastAsiaTheme="majorEastAsia" w:hAnsi="Cambria" w:cstheme="majorBidi"/>
    </w:rPr>
  </w:style>
  <w:style w:type="character" w:customStyle="1" w:styleId="Sous-titreCar1">
    <w:name w:val="Sous-titre Car1"/>
    <w:basedOn w:val="Policepardfaut"/>
    <w:link w:val="Sous-titre"/>
    <w:rsid w:val="00B70856"/>
    <w:rPr>
      <w:rFonts w:ascii="Cambria" w:eastAsiaTheme="majorEastAsia" w:hAnsi="Cambria" w:cstheme="majorBidi"/>
      <w:sz w:val="24"/>
      <w:szCs w:val="24"/>
      <w:lang w:eastAsia="ar-SA"/>
    </w:rPr>
  </w:style>
  <w:style w:type="character" w:customStyle="1" w:styleId="TitreCar1">
    <w:name w:val="Titre Car1"/>
    <w:basedOn w:val="Policepardfaut"/>
    <w:link w:val="Titre"/>
    <w:rsid w:val="00B70856"/>
    <w:rPr>
      <w:rFonts w:cs="Calibri"/>
      <w:b/>
      <w:kern w:val="1"/>
      <w:u w:val="single"/>
      <w:lang w:eastAsia="ar-SA"/>
    </w:rPr>
  </w:style>
  <w:style w:type="paragraph" w:styleId="Retraitcorpsdetexte">
    <w:name w:val="Body Text Indent"/>
    <w:basedOn w:val="Normal"/>
    <w:link w:val="RetraitcorpsdetexteCar"/>
    <w:rsid w:val="00B70856"/>
    <w:pPr>
      <w:tabs>
        <w:tab w:val="left" w:pos="8640"/>
      </w:tabs>
      <w:ind w:left="720" w:hanging="360"/>
    </w:pPr>
    <w:rPr>
      <w:rFonts w:ascii="Verdana" w:hAnsi="Verdana"/>
      <w:color w:val="000080"/>
      <w:sz w:val="18"/>
    </w:rPr>
  </w:style>
  <w:style w:type="character" w:customStyle="1" w:styleId="RetraitcorpsdetexteCar">
    <w:name w:val="Retrait corps de texte Car"/>
    <w:basedOn w:val="Policepardfaut"/>
    <w:link w:val="Retraitcorpsdetexte"/>
    <w:rsid w:val="00B70856"/>
    <w:rPr>
      <w:rFonts w:ascii="Verdana" w:eastAsia="Calibri" w:hAnsi="Verdana" w:cs="Calibri"/>
      <w:color w:val="000080"/>
      <w:sz w:val="18"/>
      <w:lang w:eastAsia="ar-SA"/>
    </w:rPr>
  </w:style>
  <w:style w:type="character" w:styleId="Lienhypertexte">
    <w:name w:val="Hyperlink"/>
    <w:uiPriority w:val="99"/>
    <w:unhideWhenUsed/>
    <w:rsid w:val="00B70856"/>
    <w:rPr>
      <w:color w:val="0000FF"/>
      <w:u w:val="single"/>
    </w:rPr>
  </w:style>
  <w:style w:type="character" w:styleId="lev">
    <w:name w:val="Strong"/>
    <w:uiPriority w:val="22"/>
    <w:rsid w:val="00B70856"/>
    <w:rPr>
      <w:b/>
      <w:bCs/>
    </w:rPr>
  </w:style>
  <w:style w:type="paragraph" w:styleId="NormalWeb">
    <w:name w:val="Normal (Web)"/>
    <w:basedOn w:val="Normal"/>
    <w:uiPriority w:val="99"/>
    <w:rsid w:val="00B70856"/>
    <w:pPr>
      <w:spacing w:before="100" w:after="100"/>
    </w:pPr>
  </w:style>
  <w:style w:type="paragraph" w:styleId="Textedebulles">
    <w:name w:val="Balloon Text"/>
    <w:basedOn w:val="Normal"/>
    <w:link w:val="TextedebullesCar1"/>
    <w:rsid w:val="00B70856"/>
    <w:rPr>
      <w:rFonts w:cs="Wingdings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rsid w:val="00B70856"/>
    <w:rPr>
      <w:rFonts w:ascii="Tahoma" w:eastAsia="Calibri" w:hAnsi="Tahoma" w:cs="Wingdings"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1E76D1"/>
    <w:pPr>
      <w:suppressAutoHyphens/>
      <w:spacing w:before="100" w:after="100"/>
    </w:pPr>
    <w:rPr>
      <w:rFonts w:cs="Calibri"/>
      <w:lang w:eastAsia="ar-SA"/>
    </w:rPr>
  </w:style>
  <w:style w:type="paragraph" w:customStyle="1" w:styleId="Amliorations">
    <w:name w:val="Améliorations"/>
    <w:basedOn w:val="Normal"/>
    <w:link w:val="AmliorationsCar"/>
    <w:rsid w:val="00B70856"/>
    <w:pPr>
      <w:suppressAutoHyphens/>
      <w:jc w:val="both"/>
    </w:pPr>
    <w:rPr>
      <w:rFonts w:ascii="Verdana" w:hAnsi="Verdana"/>
      <w:b/>
      <w:bCs/>
      <w:color w:val="4287C8"/>
      <w:kern w:val="1"/>
      <w:sz w:val="22"/>
      <w:szCs w:val="22"/>
      <w:lang w:eastAsia="ar-SA"/>
    </w:rPr>
  </w:style>
  <w:style w:type="character" w:customStyle="1" w:styleId="AmliorationsCar">
    <w:name w:val="Améliorations Car"/>
    <w:basedOn w:val="Policepardfaut"/>
    <w:link w:val="Amliorations"/>
    <w:rsid w:val="00B70856"/>
    <w:rPr>
      <w:rFonts w:ascii="Verdana" w:hAnsi="Verdana"/>
      <w:b/>
      <w:bCs/>
      <w:color w:val="4287C8"/>
      <w:kern w:val="1"/>
      <w:sz w:val="22"/>
      <w:szCs w:val="22"/>
      <w:lang w:eastAsia="ar-SA"/>
    </w:rPr>
  </w:style>
  <w:style w:type="paragraph" w:customStyle="1" w:styleId="Rf">
    <w:name w:val="Réf :"/>
    <w:basedOn w:val="Normal"/>
    <w:link w:val="RfCar"/>
    <w:qFormat/>
    <w:rsid w:val="001E76D1"/>
    <w:pPr>
      <w:suppressAutoHyphens/>
      <w:jc w:val="both"/>
    </w:pPr>
    <w:rPr>
      <w:rFonts w:ascii="Calibri" w:eastAsia="Calibri" w:hAnsi="Calibri"/>
      <w:i/>
      <w:iCs/>
      <w:color w:val="636363"/>
      <w:sz w:val="22"/>
      <w:szCs w:val="22"/>
      <w:lang w:eastAsia="ar-SA"/>
    </w:rPr>
  </w:style>
  <w:style w:type="character" w:customStyle="1" w:styleId="RfCar">
    <w:name w:val="Réf : Car"/>
    <w:basedOn w:val="Policepardfaut"/>
    <w:link w:val="Rf"/>
    <w:rsid w:val="001E76D1"/>
    <w:rPr>
      <w:rFonts w:ascii="Calibri" w:eastAsia="Calibri" w:hAnsi="Calibri"/>
      <w:i/>
      <w:iCs/>
      <w:color w:val="636363"/>
      <w:sz w:val="22"/>
      <w:szCs w:val="22"/>
      <w:lang w:eastAsia="ar-SA"/>
    </w:rPr>
  </w:style>
  <w:style w:type="paragraph" w:customStyle="1" w:styleId="Amliorationetcorrection">
    <w:name w:val="Amélioration et correction"/>
    <w:basedOn w:val="Normal"/>
    <w:link w:val="AmliorationetcorrectionCar"/>
    <w:qFormat/>
    <w:rsid w:val="001E76D1"/>
    <w:pPr>
      <w:suppressAutoHyphens/>
      <w:jc w:val="both"/>
    </w:pPr>
    <w:rPr>
      <w:rFonts w:ascii="Verdana" w:hAnsi="Verdana"/>
      <w:b/>
      <w:bCs/>
      <w:smallCaps/>
      <w:color w:val="4287C8"/>
      <w:kern w:val="20"/>
      <w:sz w:val="20"/>
      <w:szCs w:val="22"/>
      <w:lang w:eastAsia="ar-SA"/>
    </w:rPr>
  </w:style>
  <w:style w:type="character" w:customStyle="1" w:styleId="AmliorationetcorrectionCar">
    <w:name w:val="Amélioration et correction Car"/>
    <w:basedOn w:val="Policepardfaut"/>
    <w:link w:val="Amliorationetcorrection"/>
    <w:rsid w:val="001E76D1"/>
    <w:rPr>
      <w:rFonts w:ascii="Verdana" w:hAnsi="Verdana"/>
      <w:b/>
      <w:bCs/>
      <w:smallCaps/>
      <w:color w:val="4287C8"/>
      <w:kern w:val="20"/>
      <w:szCs w:val="22"/>
      <w:lang w:eastAsia="ar-SA"/>
    </w:rPr>
  </w:style>
  <w:style w:type="paragraph" w:styleId="TM1">
    <w:name w:val="toc 1"/>
    <w:basedOn w:val="Titreproduit"/>
    <w:next w:val="Normal"/>
    <w:link w:val="TM1Car"/>
    <w:autoRedefine/>
    <w:uiPriority w:val="39"/>
    <w:unhideWhenUsed/>
    <w:qFormat/>
    <w:rsid w:val="00483D91"/>
    <w:pPr>
      <w:numPr>
        <w:numId w:val="25"/>
      </w:numPr>
      <w:spacing w:after="100"/>
    </w:pPr>
  </w:style>
  <w:style w:type="character" w:customStyle="1" w:styleId="TM1Car">
    <w:name w:val="TM 1 Car"/>
    <w:basedOn w:val="TitreproduitCar"/>
    <w:link w:val="TM1"/>
    <w:uiPriority w:val="39"/>
    <w:rsid w:val="00483D91"/>
    <w:rPr>
      <w:rFonts w:ascii="Verdana" w:eastAsia="Calibri" w:hAnsi="Verdana" w:cs="Calibri"/>
      <w:b/>
      <w:color w:val="4287C8"/>
      <w:sz w:val="26"/>
      <w:szCs w:val="24"/>
      <w:lang w:eastAsia="ar-SA"/>
    </w:rPr>
  </w:style>
  <w:style w:type="paragraph" w:styleId="TM2">
    <w:name w:val="toc 2"/>
    <w:basedOn w:val="Amliorationetcorrection"/>
    <w:next w:val="Normal"/>
    <w:autoRedefine/>
    <w:uiPriority w:val="39"/>
    <w:unhideWhenUsed/>
    <w:qFormat/>
    <w:rsid w:val="001E76D1"/>
    <w:pPr>
      <w:spacing w:after="100"/>
      <w:ind w:left="240"/>
    </w:pPr>
    <w:rPr>
      <w:smallCaps w:val="0"/>
    </w:rPr>
  </w:style>
  <w:style w:type="paragraph" w:styleId="TM3">
    <w:name w:val="toc 3"/>
    <w:basedOn w:val="Module"/>
    <w:next w:val="Normal"/>
    <w:autoRedefine/>
    <w:uiPriority w:val="39"/>
    <w:unhideWhenUsed/>
    <w:qFormat/>
    <w:rsid w:val="001E76D1"/>
    <w:pPr>
      <w:tabs>
        <w:tab w:val="left" w:pos="709"/>
        <w:tab w:val="right" w:leader="dot" w:pos="9062"/>
      </w:tabs>
      <w:spacing w:after="100"/>
      <w:ind w:left="48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E76D1"/>
    <w:pPr>
      <w:keepLines/>
      <w:numPr>
        <w:numId w:val="0"/>
      </w:numPr>
      <w:suppressAutoHyphens w:val="0"/>
      <w:spacing w:before="480" w:after="0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kern w:val="0"/>
      <w:sz w:val="28"/>
      <w:szCs w:val="28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A87006"/>
    <w:rPr>
      <w:color w:val="954F72"/>
      <w:u w:val="single"/>
    </w:rPr>
  </w:style>
  <w:style w:type="paragraph" w:customStyle="1" w:styleId="xl63">
    <w:name w:val="xl63"/>
    <w:basedOn w:val="Normal"/>
    <w:rsid w:val="00A87006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4">
    <w:name w:val="xl64"/>
    <w:basedOn w:val="Normal"/>
    <w:rsid w:val="00A870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65">
    <w:name w:val="xl65"/>
    <w:basedOn w:val="Normal"/>
    <w:rsid w:val="00A870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66">
    <w:name w:val="xl66"/>
    <w:basedOn w:val="Normal"/>
    <w:rsid w:val="00A870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67">
    <w:name w:val="xl67"/>
    <w:basedOn w:val="Normal"/>
    <w:rsid w:val="00A87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68">
    <w:name w:val="xl68"/>
    <w:basedOn w:val="Normal"/>
    <w:rsid w:val="00A87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69">
    <w:name w:val="xl69"/>
    <w:basedOn w:val="Normal"/>
    <w:rsid w:val="00A8700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0080"/>
      <w:spacing w:before="100" w:beforeAutospacing="1" w:after="100" w:afterAutospacing="1"/>
    </w:pPr>
    <w:rPr>
      <w:rFonts w:ascii="Times New Roman" w:hAnsi="Times New Roman"/>
      <w:b/>
      <w:bCs/>
      <w:color w:val="FFFFFF"/>
      <w:sz w:val="20"/>
      <w:szCs w:val="20"/>
    </w:rPr>
  </w:style>
  <w:style w:type="paragraph" w:customStyle="1" w:styleId="xl70">
    <w:name w:val="xl70"/>
    <w:basedOn w:val="Normal"/>
    <w:rsid w:val="00A870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80"/>
      <w:spacing w:before="100" w:beforeAutospacing="1" w:after="100" w:afterAutospacing="1"/>
    </w:pPr>
    <w:rPr>
      <w:rFonts w:ascii="Times New Roman" w:hAnsi="Times New Roman"/>
      <w:b/>
      <w:bCs/>
      <w:color w:val="FFFFFF"/>
      <w:sz w:val="20"/>
      <w:szCs w:val="20"/>
    </w:rPr>
  </w:style>
  <w:style w:type="paragraph" w:customStyle="1" w:styleId="xl71">
    <w:name w:val="xl71"/>
    <w:basedOn w:val="Normal"/>
    <w:rsid w:val="00A870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Normal"/>
    <w:rsid w:val="00A870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rsid w:val="00A870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Normal"/>
    <w:rsid w:val="00734AA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Normal"/>
    <w:rsid w:val="00734A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Normal"/>
    <w:rsid w:val="00734AA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0080"/>
      <w:spacing w:before="100" w:beforeAutospacing="1" w:after="100" w:afterAutospacing="1"/>
    </w:pPr>
    <w:rPr>
      <w:rFonts w:ascii="Times New Roman" w:hAnsi="Times New Roman"/>
      <w:b/>
      <w:bCs/>
      <w:color w:val="FFFFFF"/>
      <w:sz w:val="20"/>
      <w:szCs w:val="20"/>
    </w:rPr>
  </w:style>
  <w:style w:type="paragraph" w:customStyle="1" w:styleId="xl77">
    <w:name w:val="xl77"/>
    <w:basedOn w:val="Normal"/>
    <w:rsid w:val="00734A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Normal"/>
    <w:rsid w:val="00734AA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rent\Documents\AZUR\Model\Mod&#232;le%20de%20doc%20g&#233;n&#233;ral%20AIX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0328-005E-4B87-901C-6A959DBA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de doc général AIX.dotx</Template>
  <TotalTime>258</TotalTime>
  <Pages>99</Pages>
  <Words>20396</Words>
  <Characters>112180</Characters>
  <Application>Microsoft Office Word</Application>
  <DocSecurity>0</DocSecurity>
  <Lines>934</Lines>
  <Paragraphs>264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Florent Martinez</dc:creator>
  <cp:lastModifiedBy>florent Martinez</cp:lastModifiedBy>
  <cp:revision>44</cp:revision>
  <cp:lastPrinted>2014-08-07T14:39:00Z</cp:lastPrinted>
  <dcterms:created xsi:type="dcterms:W3CDTF">2014-08-07T14:12:00Z</dcterms:created>
  <dcterms:modified xsi:type="dcterms:W3CDTF">2014-11-19T08:30:00Z</dcterms:modified>
</cp:coreProperties>
</file>